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A21" w:rsidRPr="00155A21" w:rsidRDefault="00155A21" w:rsidP="00155A21">
      <w:pPr>
        <w:pStyle w:val="TLTBodyText"/>
        <w:jc w:val="center"/>
        <w:rPr>
          <w:b/>
        </w:rPr>
      </w:pPr>
      <w:bookmarkStart w:id="0" w:name="_GoBack"/>
      <w:bookmarkEnd w:id="0"/>
      <w:r w:rsidRPr="00155A21">
        <w:rPr>
          <w:b/>
        </w:rPr>
        <w:t>Contract Schedule M</w:t>
      </w:r>
      <w:r>
        <w:rPr>
          <w:b/>
        </w:rPr>
        <w:t xml:space="preserve"> (Lot </w:t>
      </w:r>
      <w:r w:rsidR="0084179A">
        <w:rPr>
          <w:b/>
        </w:rPr>
        <w:t>2 &amp; 3</w:t>
      </w:r>
      <w:r>
        <w:rPr>
          <w:b/>
        </w:rPr>
        <w:t>)</w:t>
      </w:r>
    </w:p>
    <w:p w:rsidR="00CF5A08" w:rsidRPr="00155A21" w:rsidRDefault="00155A21" w:rsidP="00155A21">
      <w:pPr>
        <w:pStyle w:val="TLTBodyText"/>
        <w:jc w:val="center"/>
        <w:rPr>
          <w:b/>
        </w:rPr>
      </w:pPr>
      <w:r w:rsidRPr="00155A21">
        <w:rPr>
          <w:b/>
        </w:rPr>
        <w:t>Equality</w:t>
      </w:r>
    </w:p>
    <w:p w:rsidR="00155A21" w:rsidRPr="00155A21" w:rsidRDefault="00155A21" w:rsidP="00155A21">
      <w:pPr>
        <w:pStyle w:val="TLTLevel1"/>
        <w:rPr>
          <w:b/>
        </w:rPr>
      </w:pPr>
      <w:r>
        <w:rPr>
          <w:b/>
        </w:rPr>
        <w:t>INTERPRETATION</w:t>
      </w:r>
    </w:p>
    <w:p w:rsidR="00155A21" w:rsidRPr="00EA586F" w:rsidRDefault="00155A21" w:rsidP="00155A21">
      <w:pPr>
        <w:pStyle w:val="TLTLevel1"/>
        <w:numPr>
          <w:ilvl w:val="0"/>
          <w:numId w:val="0"/>
        </w:numPr>
        <w:ind w:left="720"/>
      </w:pPr>
      <w:r w:rsidRPr="00EA586F">
        <w:t xml:space="preserve">In this </w:t>
      </w:r>
      <w:r>
        <w:t xml:space="preserve">Contract </w:t>
      </w:r>
      <w:r w:rsidRPr="00EA586F">
        <w:t>Schedule the following definitions shall apply: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4268"/>
      </w:tblGrid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Equalities Legislation</w:t>
            </w:r>
          </w:p>
        </w:tc>
        <w:tc>
          <w:tcPr>
            <w:tcW w:w="4268" w:type="dxa"/>
          </w:tcPr>
          <w:p w:rsidR="00155A21" w:rsidRPr="00155A21" w:rsidRDefault="00155A21" w:rsidP="00155A21">
            <w:pPr>
              <w:pStyle w:val="TLTBodyText1"/>
              <w:ind w:left="0" w:right="743"/>
              <w:rPr>
                <w:rFonts w:cs="Arial"/>
                <w:szCs w:val="20"/>
              </w:rPr>
            </w:pPr>
            <w:r w:rsidRPr="00155A21">
              <w:rPr>
                <w:szCs w:val="20"/>
              </w:rPr>
              <w:t>the</w:t>
            </w:r>
            <w:r w:rsidRPr="00155A21">
              <w:rPr>
                <w:rFonts w:cs="Arial"/>
                <w:szCs w:val="20"/>
              </w:rPr>
              <w:t xml:space="preserve"> Racial and Religious Hatred Act 2006, the Civil Partnership Act 2004, the Sex Discrimination (Gender Reassignment) Regulations 1999; the Gender Recognition Act 2004; the Employment Equality (Sex Discrimination) Regulations 2005; the Employment Equality (Age) Regulations 2006, the Equality Act 2006; and the Equality Act 2010;</w:t>
            </w:r>
          </w:p>
          <w:p w:rsidR="00155A21" w:rsidRPr="00155A21" w:rsidRDefault="00155A21" w:rsidP="008B06EF">
            <w:pPr>
              <w:ind w:left="551" w:right="743" w:hanging="557"/>
              <w:rPr>
                <w:rFonts w:cs="Arial"/>
              </w:rPr>
            </w:pPr>
          </w:p>
        </w:tc>
      </w:tr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Prohibited Employment Grounds</w:t>
            </w:r>
          </w:p>
        </w:tc>
        <w:tc>
          <w:tcPr>
            <w:tcW w:w="4268" w:type="dxa"/>
          </w:tcPr>
          <w:p w:rsidR="00155A21" w:rsidRPr="00155A21" w:rsidRDefault="00155A21" w:rsidP="008B06EF">
            <w:pPr>
              <w:pStyle w:val="TLTBodyText1"/>
              <w:ind w:left="551" w:right="743" w:hanging="557"/>
              <w:rPr>
                <w:szCs w:val="20"/>
              </w:rPr>
            </w:pPr>
            <w:r w:rsidRPr="00155A21">
              <w:rPr>
                <w:szCs w:val="20"/>
              </w:rPr>
              <w:t>the grounds of: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colour, race, nationality, or ethnic or national origins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sex or marital status contrary to the Equality Act 2010; 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disability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religion or belief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sexual orientation contrary to the Equality Act 2010; and/or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age contrary to the Equality Act 2010; and</w:t>
            </w:r>
          </w:p>
        </w:tc>
      </w:tr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Prohibited Grounds</w:t>
            </w:r>
          </w:p>
        </w:tc>
        <w:tc>
          <w:tcPr>
            <w:tcW w:w="4268" w:type="dxa"/>
          </w:tcPr>
          <w:p w:rsidR="00155A21" w:rsidRPr="00155A21" w:rsidRDefault="00155A21" w:rsidP="008B06EF">
            <w:pPr>
              <w:pStyle w:val="TLTBodyText1"/>
              <w:ind w:left="551" w:right="743" w:hanging="557"/>
              <w:rPr>
                <w:szCs w:val="20"/>
              </w:rPr>
            </w:pPr>
            <w:r w:rsidRPr="00155A21">
              <w:rPr>
                <w:szCs w:val="20"/>
              </w:rPr>
              <w:t>the grounds of: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colour, race, nationality, or ethnic or national origins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sex or marital status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disability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religion or belief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sexual orientation contrary to the Equality Act 2010; and/or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lastRenderedPageBreak/>
              <w:t>age contrary to the Equality Act 2010.</w:t>
            </w:r>
          </w:p>
        </w:tc>
      </w:tr>
    </w:tbl>
    <w:p w:rsidR="00155A21" w:rsidRPr="00155A21" w:rsidRDefault="00155A21" w:rsidP="00155A21">
      <w:pPr>
        <w:pStyle w:val="TLTLevel1"/>
        <w:rPr>
          <w:b/>
        </w:rPr>
      </w:pPr>
      <w:r w:rsidRPr="00155A21">
        <w:rPr>
          <w:b/>
        </w:rPr>
        <w:lastRenderedPageBreak/>
        <w:t>ANTI DISCRIMINATION AND THE PROMOTION OF EQUALITY</w:t>
      </w:r>
    </w:p>
    <w:p w:rsidR="00155A21" w:rsidRPr="00EA586F" w:rsidRDefault="00155A21" w:rsidP="00155A21">
      <w:pPr>
        <w:pStyle w:val="TLTLevel2"/>
      </w:pPr>
      <w:r w:rsidRPr="00EA586F">
        <w:t>The</w:t>
      </w:r>
      <w:r w:rsidRPr="00EA586F">
        <w:rPr>
          <w:i/>
        </w:rPr>
        <w:t xml:space="preserve"> Contractor</w:t>
      </w:r>
      <w:r w:rsidRPr="00EA586F">
        <w:t xml:space="preserve"> (including its agents and employees) shall not, and shall procure that any </w:t>
      </w:r>
      <w:r>
        <w:t>Subcontractor</w:t>
      </w:r>
      <w:r w:rsidRPr="00EA586F">
        <w:t xml:space="preserve"> shall not:</w:t>
      </w:r>
    </w:p>
    <w:p w:rsidR="00155A21" w:rsidRPr="00EA586F" w:rsidRDefault="00155A21" w:rsidP="00155A21">
      <w:pPr>
        <w:pStyle w:val="TLTLevel3"/>
      </w:pPr>
      <w:bookmarkStart w:id="1" w:name="_Ref463941549"/>
      <w:r w:rsidRPr="00EA586F">
        <w:t>discriminate directly or indirectly, or by way of victimisation or harassment, against any person on Prohibited Employment Grounds; and/or</w:t>
      </w:r>
      <w:bookmarkEnd w:id="1"/>
    </w:p>
    <w:p w:rsidR="00155A21" w:rsidRPr="00EA586F" w:rsidRDefault="00155A21" w:rsidP="00155A21">
      <w:pPr>
        <w:pStyle w:val="TLTLevel3"/>
      </w:pPr>
      <w:r w:rsidRPr="00EA586F">
        <w:t>discriminate directly or indirectly or by way of victimisation or harassment against any person on Prohibited Grounds; and/or</w:t>
      </w:r>
    </w:p>
    <w:p w:rsidR="00155A21" w:rsidRPr="00EA586F" w:rsidRDefault="00155A21" w:rsidP="00155A21">
      <w:pPr>
        <w:pStyle w:val="TLTLevel3"/>
      </w:pPr>
      <w:bookmarkStart w:id="2" w:name="_Ref463941562"/>
      <w:r w:rsidRPr="00EA586F">
        <w:t>contravene Sections 39, 108 – 109 and 111 – 112 of the Equality Act 2010 and Section 24A of the Equality Act 2006 (or any of them),</w:t>
      </w:r>
      <w:bookmarkEnd w:id="2"/>
    </w:p>
    <w:p w:rsidR="00155A21" w:rsidRPr="00EA586F" w:rsidRDefault="00155A21" w:rsidP="00155A21">
      <w:pPr>
        <w:ind w:firstLine="720"/>
        <w:rPr>
          <w:rFonts w:cs="Arial"/>
          <w:szCs w:val="22"/>
        </w:rPr>
      </w:pPr>
      <w:r w:rsidRPr="00EA586F">
        <w:rPr>
          <w:rFonts w:cs="Arial"/>
          <w:szCs w:val="22"/>
        </w:rPr>
        <w:t>where appropriate.</w:t>
      </w:r>
    </w:p>
    <w:p w:rsidR="00155A21" w:rsidRPr="00EA586F" w:rsidRDefault="00155A21" w:rsidP="00155A21">
      <w:pPr>
        <w:rPr>
          <w:rFonts w:cs="Arial"/>
          <w:szCs w:val="22"/>
        </w:rPr>
      </w:pP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(including its agents and employees) shall, and shall procure that any </w:t>
      </w:r>
      <w:r>
        <w:t>Subcontractor</w:t>
      </w:r>
      <w:r w:rsidRPr="00EA586F">
        <w:t xml:space="preserve"> shall, for purposes of ensuring compliance with Paragraphs </w:t>
      </w:r>
      <w:r w:rsidRPr="00EA586F">
        <w:fldChar w:fldCharType="begin"/>
      </w:r>
      <w:r w:rsidRPr="00EA586F">
        <w:instrText xml:space="preserve"> REF _Ref463941549 \r \h </w:instrText>
      </w:r>
      <w:r>
        <w:instrText xml:space="preserve"> \* MERGEFORMAT </w:instrText>
      </w:r>
      <w:r w:rsidRPr="00EA586F">
        <w:fldChar w:fldCharType="separate"/>
      </w:r>
      <w:r w:rsidR="00B233F4">
        <w:t>2.1.1</w:t>
      </w:r>
      <w:r w:rsidRPr="00EA586F">
        <w:fldChar w:fldCharType="end"/>
      </w:r>
      <w:r w:rsidRPr="00EA586F">
        <w:t xml:space="preserve"> to </w:t>
      </w:r>
      <w:r w:rsidRPr="00EA586F">
        <w:fldChar w:fldCharType="begin"/>
      </w:r>
      <w:r w:rsidRPr="00EA586F">
        <w:instrText xml:space="preserve"> REF _Ref463941562 \r \h </w:instrText>
      </w:r>
      <w:r>
        <w:instrText xml:space="preserve"> \* MERGEFORMAT </w:instrText>
      </w:r>
      <w:r w:rsidRPr="00EA586F">
        <w:fldChar w:fldCharType="separate"/>
      </w:r>
      <w:r w:rsidR="00B233F4">
        <w:t>2.1.3</w:t>
      </w:r>
      <w:r w:rsidRPr="00EA586F">
        <w:fldChar w:fldCharType="end"/>
      </w:r>
      <w:r w:rsidRPr="00EA586F">
        <w:t xml:space="preserve">, in relation to staff engaged in the provision of the </w:t>
      </w:r>
      <w:r w:rsidR="00CE3369">
        <w:rPr>
          <w:i/>
        </w:rPr>
        <w:t>works</w:t>
      </w:r>
      <w:r w:rsidRPr="00EA586F">
        <w:t xml:space="preserve"> observe as far as possible the provisions of:</w:t>
      </w:r>
    </w:p>
    <w:p w:rsidR="00155A21" w:rsidRPr="00EA586F" w:rsidRDefault="00155A21" w:rsidP="00155A21">
      <w:pPr>
        <w:pStyle w:val="TLTLevel3"/>
      </w:pPr>
      <w:r w:rsidRPr="00EA586F">
        <w:t>the Commission for Racial Equality's Code of Practice in Employment;</w:t>
      </w:r>
    </w:p>
    <w:p w:rsidR="00155A21" w:rsidRPr="00EA586F" w:rsidRDefault="00155A21" w:rsidP="00155A21">
      <w:pPr>
        <w:pStyle w:val="TLTLevel3"/>
      </w:pPr>
      <w:r w:rsidRPr="00EA586F">
        <w:t>the Disability Rights Commission's Statutory Code of Practice on Employment and Occupation and the Code of Practice on the Disability Equality Duty; and</w:t>
      </w:r>
    </w:p>
    <w:p w:rsidR="00155A21" w:rsidRPr="00EA586F" w:rsidRDefault="00155A21" w:rsidP="00155A21">
      <w:pPr>
        <w:pStyle w:val="TLTLevel3"/>
      </w:pPr>
      <w:r w:rsidRPr="00EA586F">
        <w:t xml:space="preserve">any other relevant code of practice introduced by a commission or other body set up by Parliament to promote, monitor and enforce Equalities Legislation, </w:t>
      </w:r>
    </w:p>
    <w:p w:rsidR="00155A21" w:rsidRPr="00EA586F" w:rsidRDefault="00155A21" w:rsidP="00155A21">
      <w:pPr>
        <w:ind w:left="720"/>
        <w:rPr>
          <w:rFonts w:cs="Arial"/>
          <w:szCs w:val="22"/>
        </w:rPr>
      </w:pPr>
      <w:r w:rsidRPr="00EA586F">
        <w:rPr>
          <w:rFonts w:cs="Arial"/>
          <w:szCs w:val="22"/>
        </w:rPr>
        <w:t>including, but not limited to, those provisions recommending the adoption, implementation and monitoring of an equal opportunities policy.</w:t>
      </w:r>
    </w:p>
    <w:p w:rsidR="00155A21" w:rsidRPr="00EA586F" w:rsidRDefault="00155A21" w:rsidP="00155A21">
      <w:pPr>
        <w:rPr>
          <w:rFonts w:cs="Arial"/>
          <w:szCs w:val="22"/>
        </w:rPr>
      </w:pP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shall, and shall procure that any </w:t>
      </w:r>
      <w:r>
        <w:t>Subcontractor</w:t>
      </w:r>
      <w:r w:rsidRPr="00EA586F">
        <w:t xml:space="preserve"> shall, in performing its/their obligations under this </w:t>
      </w:r>
      <w:r>
        <w:t>Contrac</w:t>
      </w:r>
      <w:r w:rsidRPr="00EA586F">
        <w:t>t, comply (to the extent permitted by law) with the provisions of Sections 149 and 150 of the Equality Act 2010 as if they were a body within the meaning of Schedule 19 to the Equality Act 2010.</w:t>
      </w:r>
    </w:p>
    <w:p w:rsidR="00155A21" w:rsidRPr="00EA586F" w:rsidRDefault="00155A21" w:rsidP="00155A21">
      <w:pPr>
        <w:pStyle w:val="TLTLevel2"/>
      </w:pPr>
      <w:r w:rsidRPr="00EA586F">
        <w:t xml:space="preserve">Where in connection with this </w:t>
      </w:r>
      <w:r>
        <w:t>Contract</w:t>
      </w:r>
      <w:r w:rsidRPr="00EA586F">
        <w:t xml:space="preserve"> the </w:t>
      </w:r>
      <w:r>
        <w:rPr>
          <w:i/>
        </w:rPr>
        <w:t>Contractor</w:t>
      </w:r>
      <w:r w:rsidRPr="00EA586F">
        <w:t xml:space="preserve"> (including its agents and employees) or any </w:t>
      </w:r>
      <w:r>
        <w:t>Subcontractors</w:t>
      </w:r>
      <w:r w:rsidRPr="00EA586F">
        <w:t xml:space="preserve"> are required to carry out work alongside the </w:t>
      </w:r>
      <w:r w:rsidR="00840CD5" w:rsidRPr="00840CD5">
        <w:rPr>
          <w:i/>
        </w:rPr>
        <w:t>Client's</w:t>
      </w:r>
      <w:r w:rsidRPr="00EA586F">
        <w:t xml:space="preserve"> employees on any other premises, they shall comply with the </w:t>
      </w:r>
      <w:r w:rsidR="00840CD5" w:rsidRPr="00840CD5">
        <w:rPr>
          <w:i/>
        </w:rPr>
        <w:t xml:space="preserve">Client's </w:t>
      </w:r>
      <w:r w:rsidRPr="00EA586F">
        <w:t xml:space="preserve">own employment policy and codes of practice relating to discrimination and equal opportunities </w:t>
      </w:r>
      <w:r>
        <w:t xml:space="preserve">set out in the </w:t>
      </w:r>
      <w:r w:rsidR="00840CD5">
        <w:t>Client</w:t>
      </w:r>
      <w:r>
        <w:t>'s Policies.</w:t>
      </w:r>
      <w:r w:rsidRPr="00EA586F">
        <w:t xml:space="preserve"> </w:t>
      </w: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shall, and shall procure that any </w:t>
      </w:r>
      <w:r>
        <w:t>Subcontractor</w:t>
      </w:r>
      <w:r w:rsidRPr="00EA586F">
        <w:t xml:space="preserve"> shall, notify the </w:t>
      </w:r>
      <w:r w:rsidR="00CE3369">
        <w:rPr>
          <w:i/>
        </w:rPr>
        <w:t>Project</w:t>
      </w:r>
      <w:r>
        <w:rPr>
          <w:i/>
        </w:rPr>
        <w:t xml:space="preserve"> Manager</w:t>
      </w:r>
      <w:r w:rsidRPr="00EA586F">
        <w:t xml:space="preserve"> forthwith in writing as soon as it becomes aware of any investigation of or proceedings brought against the </w:t>
      </w:r>
      <w:r>
        <w:rPr>
          <w:i/>
        </w:rPr>
        <w:t>Contractor</w:t>
      </w:r>
      <w:r w:rsidRPr="00EA586F">
        <w:t xml:space="preserve"> or any </w:t>
      </w:r>
      <w:r>
        <w:t>Subcontractor</w:t>
      </w:r>
      <w:r w:rsidRPr="00EA586F">
        <w:t xml:space="preserve"> under the Equalities Legislation.</w:t>
      </w:r>
    </w:p>
    <w:p w:rsidR="00155A21" w:rsidRPr="00EA586F" w:rsidRDefault="00155A21" w:rsidP="00155A21">
      <w:pPr>
        <w:pStyle w:val="TLTLevel2"/>
      </w:pPr>
      <w:r w:rsidRPr="00EA586F">
        <w:t xml:space="preserve">Where any investigation is undertaken by a person or body empowered to conduct such investigation and/or proceedings are instituted in connection with any matter relating to the </w:t>
      </w:r>
      <w:r>
        <w:rPr>
          <w:i/>
        </w:rPr>
        <w:t>Contractor's</w:t>
      </w:r>
      <w:r w:rsidRPr="00EA586F">
        <w:t xml:space="preserve"> performance of its obligations under this </w:t>
      </w:r>
      <w:r>
        <w:t xml:space="preserve">Contract </w:t>
      </w:r>
      <w:r w:rsidRPr="00EA586F">
        <w:t xml:space="preserve">being in contravention of the Equalities Legislation, the </w:t>
      </w:r>
      <w:r>
        <w:rPr>
          <w:i/>
        </w:rPr>
        <w:t xml:space="preserve">Contactor </w:t>
      </w:r>
      <w:r w:rsidRPr="00EA586F">
        <w:t xml:space="preserve">shall, and shall procure that any </w:t>
      </w:r>
      <w:r>
        <w:t>Subcontractor</w:t>
      </w:r>
      <w:r w:rsidRPr="00EA586F">
        <w:t xml:space="preserve"> shall, free of charge:</w:t>
      </w:r>
    </w:p>
    <w:p w:rsidR="00155A21" w:rsidRPr="00EA586F" w:rsidRDefault="00155A21" w:rsidP="00155A21">
      <w:pPr>
        <w:pStyle w:val="TLTLevel3"/>
      </w:pPr>
      <w:r w:rsidRPr="00EA586F">
        <w:t>provide any information requested in the timescale allotted;</w:t>
      </w:r>
    </w:p>
    <w:p w:rsidR="00155A21" w:rsidRPr="00EA586F" w:rsidRDefault="00155A21" w:rsidP="00155A21">
      <w:pPr>
        <w:pStyle w:val="TLTLevel3"/>
      </w:pPr>
      <w:r w:rsidRPr="00EA586F">
        <w:lastRenderedPageBreak/>
        <w:t>attend any meetings as required and permit any of its staff to attend;</w:t>
      </w:r>
    </w:p>
    <w:p w:rsidR="00155A21" w:rsidRPr="00EA586F" w:rsidRDefault="00155A21" w:rsidP="00155A21">
      <w:pPr>
        <w:pStyle w:val="TLTLevel3"/>
      </w:pPr>
      <w:r w:rsidRPr="00EA586F">
        <w:t xml:space="preserve">promptly allow access to and investigation of any documents or data deemed by the </w:t>
      </w:r>
      <w:r w:rsidR="00840CD5" w:rsidRPr="00840CD5">
        <w:rPr>
          <w:i/>
        </w:rPr>
        <w:t>Client</w:t>
      </w:r>
      <w:r w:rsidR="00840CD5">
        <w:rPr>
          <w:i/>
        </w:rPr>
        <w:t xml:space="preserve"> </w:t>
      </w:r>
      <w:r w:rsidRPr="00EA586F">
        <w:t>to be relevant;</w:t>
      </w:r>
    </w:p>
    <w:p w:rsidR="00155A21" w:rsidRPr="00EA586F" w:rsidRDefault="00155A21" w:rsidP="00155A21">
      <w:pPr>
        <w:pStyle w:val="TLTLevel3"/>
      </w:pPr>
      <w:r w:rsidRPr="00EA586F">
        <w:t>allow itself and any of its staff to appear as witness in any ensuing proceedings; and</w:t>
      </w:r>
    </w:p>
    <w:p w:rsidR="00CE3369" w:rsidRPr="00EA586F" w:rsidRDefault="00155A21" w:rsidP="00840CD5">
      <w:pPr>
        <w:pStyle w:val="TLTLevel3"/>
      </w:pPr>
      <w:r w:rsidRPr="00EA586F">
        <w:t>co-operate fully and promptly in every way required by the person or body conducting such investigation during the course of that investigation.</w:t>
      </w:r>
    </w:p>
    <w:sectPr w:rsidR="00CE3369" w:rsidRPr="00EA58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588" w:bottom="1440" w:left="1843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A21" w:rsidRDefault="00155A21" w:rsidP="0092520A">
      <w:r>
        <w:separator/>
      </w:r>
    </w:p>
  </w:endnote>
  <w:endnote w:type="continuationSeparator" w:id="0">
    <w:p w:rsidR="00155A21" w:rsidRDefault="00155A21" w:rsidP="0092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0F" w:rsidRDefault="005E73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2881"/>
      <w:gridCol w:w="2875"/>
    </w:tblGrid>
    <w:tr w:rsidR="00CF5A08">
      <w:tc>
        <w:tcPr>
          <w:tcW w:w="3080" w:type="dxa"/>
        </w:tcPr>
        <w:p w:rsidR="00CF5A08" w:rsidRDefault="00B233F4">
          <w:pPr>
            <w:pStyle w:val="Footer"/>
          </w:pPr>
          <w:r>
            <w:fldChar w:fldCharType="begin"/>
          </w:r>
          <w:r>
            <w:instrText xml:space="preserve"> DOCPROPERTY  DocID  \* MERGEFORMAT </w:instrText>
          </w:r>
          <w:r>
            <w:fldChar w:fldCharType="separate"/>
          </w:r>
          <w:r>
            <w:t>41750604.1</w:t>
          </w:r>
          <w:r>
            <w:fldChar w:fldCharType="end"/>
          </w:r>
        </w:p>
      </w:tc>
      <w:tc>
        <w:tcPr>
          <w:tcW w:w="3081" w:type="dxa"/>
        </w:tcPr>
        <w:p w:rsidR="00CF5A08" w:rsidRDefault="005E730F">
          <w:pPr>
            <w:pStyle w:val="Footer"/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B233F4">
            <w:rPr>
              <w:noProof/>
            </w:rPr>
            <w:t>1</w:t>
          </w:r>
          <w:r>
            <w:fldChar w:fldCharType="end"/>
          </w:r>
        </w:p>
      </w:tc>
      <w:tc>
        <w:tcPr>
          <w:tcW w:w="3081" w:type="dxa"/>
        </w:tcPr>
        <w:p w:rsidR="00CF5A08" w:rsidRDefault="00CF5A08">
          <w:pPr>
            <w:pStyle w:val="Footer"/>
          </w:pPr>
        </w:p>
      </w:tc>
    </w:tr>
  </w:tbl>
  <w:p w:rsidR="00CF5A08" w:rsidRDefault="00CF5A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0F" w:rsidRDefault="005E7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A21" w:rsidRDefault="00155A21" w:rsidP="0092520A">
      <w:r>
        <w:separator/>
      </w:r>
    </w:p>
  </w:footnote>
  <w:footnote w:type="continuationSeparator" w:id="0">
    <w:p w:rsidR="00155A21" w:rsidRDefault="00155A21" w:rsidP="0092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0F" w:rsidRDefault="005E73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A08" w:rsidRDefault="00CF5A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0F" w:rsidRDefault="005E73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D15"/>
    <w:multiLevelType w:val="hybridMultilevel"/>
    <w:tmpl w:val="E70690B2"/>
    <w:lvl w:ilvl="0" w:tplc="86A0103A">
      <w:start w:val="1"/>
      <w:numFmt w:val="decimal"/>
      <w:pStyle w:val="TLTPartiesFrontSheet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52761"/>
    <w:multiLevelType w:val="multilevel"/>
    <w:tmpl w:val="0F745380"/>
    <w:styleLink w:val="Bullets"/>
    <w:lvl w:ilvl="0">
      <w:start w:val="1"/>
      <w:numFmt w:val="bullet"/>
      <w:pStyle w:val="TLT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TLT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2">
    <w:nsid w:val="08A95E8D"/>
    <w:multiLevelType w:val="multilevel"/>
    <w:tmpl w:val="A3B62992"/>
    <w:styleLink w:val="Appendix"/>
    <w:lvl w:ilvl="0">
      <w:start w:val="1"/>
      <w:numFmt w:val="decimal"/>
      <w:pStyle w:val="TLT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>
    <w:nsid w:val="0F893A90"/>
    <w:multiLevelType w:val="multilevel"/>
    <w:tmpl w:val="A984B39C"/>
    <w:styleLink w:val="Level"/>
    <w:lvl w:ilvl="0">
      <w:start w:val="1"/>
      <w:numFmt w:val="decimal"/>
      <w:pStyle w:val="TLT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4">
    <w:nsid w:val="18F06032"/>
    <w:multiLevelType w:val="hybridMultilevel"/>
    <w:tmpl w:val="F09AE0B8"/>
    <w:lvl w:ilvl="0" w:tplc="016AB07A">
      <w:start w:val="1"/>
      <w:numFmt w:val="upperLetter"/>
      <w:pStyle w:val="TOC3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5">
    <w:nsid w:val="1F566CF2"/>
    <w:multiLevelType w:val="multilevel"/>
    <w:tmpl w:val="A3B62992"/>
    <w:numStyleLink w:val="Appendix"/>
  </w:abstractNum>
  <w:abstractNum w:abstractNumId="6">
    <w:nsid w:val="23116E6D"/>
    <w:multiLevelType w:val="multilevel"/>
    <w:tmpl w:val="28FEF948"/>
    <w:numStyleLink w:val="Appendixheading"/>
  </w:abstractNum>
  <w:abstractNum w:abstractNumId="7">
    <w:nsid w:val="2521121D"/>
    <w:multiLevelType w:val="multilevel"/>
    <w:tmpl w:val="9A0EAD0C"/>
    <w:styleLink w:val="Scheduleheading"/>
    <w:lvl w:ilvl="0">
      <w:start w:val="1"/>
      <w:numFmt w:val="decimal"/>
      <w:pStyle w:val="TLTScheduleHeading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28161C12"/>
    <w:multiLevelType w:val="multilevel"/>
    <w:tmpl w:val="72B2A5CE"/>
    <w:styleLink w:val="Scheduletext"/>
    <w:lvl w:ilvl="0">
      <w:start w:val="1"/>
      <w:numFmt w:val="decimal"/>
      <w:pStyle w:val="TLT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>
    <w:nsid w:val="2CE46DE7"/>
    <w:multiLevelType w:val="hybridMultilevel"/>
    <w:tmpl w:val="096A6644"/>
    <w:lvl w:ilvl="0" w:tplc="5C6CF7A0">
      <w:start w:val="1"/>
      <w:numFmt w:val="decimal"/>
      <w:pStyle w:val="TLTPartiesBodyText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8B28A5"/>
    <w:multiLevelType w:val="multilevel"/>
    <w:tmpl w:val="28FEF948"/>
    <w:styleLink w:val="Appendixheading"/>
    <w:lvl w:ilvl="0">
      <w:start w:val="1"/>
      <w:numFmt w:val="upperLetter"/>
      <w:pStyle w:val="TLTAppendixHeading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1">
    <w:nsid w:val="380421E4"/>
    <w:multiLevelType w:val="multilevel"/>
    <w:tmpl w:val="72B2A5CE"/>
    <w:numStyleLink w:val="Scheduletext"/>
  </w:abstractNum>
  <w:abstractNum w:abstractNumId="12">
    <w:nsid w:val="3CDD2B66"/>
    <w:multiLevelType w:val="hybridMultilevel"/>
    <w:tmpl w:val="40AEDF9E"/>
    <w:lvl w:ilvl="0" w:tplc="45867F0C">
      <w:start w:val="1"/>
      <w:numFmt w:val="bullet"/>
      <w:pStyle w:val="StyleHeading3Arial11ptAutoLeft0cmFirstline0c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1E46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EC3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C7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F4F3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625C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B2B2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E819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76D3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665FD0"/>
    <w:multiLevelType w:val="multilevel"/>
    <w:tmpl w:val="5C129AB6"/>
    <w:styleLink w:val="Definitions"/>
    <w:lvl w:ilvl="0">
      <w:start w:val="1"/>
      <w:numFmt w:val="lowerLetter"/>
      <w:pStyle w:val="TLT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TLT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4">
    <w:nsid w:val="4A4E5640"/>
    <w:multiLevelType w:val="multilevel"/>
    <w:tmpl w:val="A984B39C"/>
    <w:numStyleLink w:val="Level"/>
  </w:abstractNum>
  <w:abstractNum w:abstractNumId="15">
    <w:nsid w:val="61C92B75"/>
    <w:multiLevelType w:val="multilevel"/>
    <w:tmpl w:val="5C129AB6"/>
    <w:numStyleLink w:val="Definitions"/>
  </w:abstractNum>
  <w:abstractNum w:abstractNumId="16">
    <w:nsid w:val="702C2885"/>
    <w:multiLevelType w:val="multilevel"/>
    <w:tmpl w:val="0F745380"/>
    <w:numStyleLink w:val="Bullets"/>
  </w:abstractNum>
  <w:abstractNum w:abstractNumId="17">
    <w:nsid w:val="71A93C1C"/>
    <w:multiLevelType w:val="hybridMultilevel"/>
    <w:tmpl w:val="74A2FB96"/>
    <w:lvl w:ilvl="0" w:tplc="2B724192">
      <w:start w:val="1"/>
      <w:numFmt w:val="decimal"/>
      <w:pStyle w:val="TOC2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2F7A72"/>
    <w:multiLevelType w:val="hybridMultilevel"/>
    <w:tmpl w:val="53AEC332"/>
    <w:lvl w:ilvl="0" w:tplc="9FF6449A">
      <w:start w:val="1"/>
      <w:numFmt w:val="upperLetter"/>
      <w:pStyle w:val="TLT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7"/>
  </w:num>
  <w:num w:numId="11">
    <w:abstractNumId w:val="1"/>
  </w:num>
  <w:num w:numId="12">
    <w:abstractNumId w:val="13"/>
  </w:num>
  <w:num w:numId="13">
    <w:abstractNumId w:val="14"/>
  </w:num>
  <w:num w:numId="14">
    <w:abstractNumId w:val="15"/>
  </w:num>
  <w:num w:numId="15">
    <w:abstractNumId w:val="6"/>
  </w:num>
  <w:num w:numId="16">
    <w:abstractNumId w:val="16"/>
  </w:num>
  <w:num w:numId="17">
    <w:abstractNumId w:val="5"/>
  </w:num>
  <w:num w:numId="18">
    <w:abstractNumId w:val="11"/>
  </w:num>
  <w:num w:numId="19">
    <w:abstractNumId w:val="1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72"/>
    <w:rsid w:val="000519A1"/>
    <w:rsid w:val="000634EC"/>
    <w:rsid w:val="00070972"/>
    <w:rsid w:val="00087095"/>
    <w:rsid w:val="000D56D3"/>
    <w:rsid w:val="000E45D4"/>
    <w:rsid w:val="000F3AB5"/>
    <w:rsid w:val="000F5AC2"/>
    <w:rsid w:val="00103929"/>
    <w:rsid w:val="001443F1"/>
    <w:rsid w:val="00155A21"/>
    <w:rsid w:val="001D0BB0"/>
    <w:rsid w:val="00204630"/>
    <w:rsid w:val="0021298D"/>
    <w:rsid w:val="002352FD"/>
    <w:rsid w:val="00295078"/>
    <w:rsid w:val="002A042A"/>
    <w:rsid w:val="002B70A1"/>
    <w:rsid w:val="002F70AA"/>
    <w:rsid w:val="003171CD"/>
    <w:rsid w:val="0032546A"/>
    <w:rsid w:val="003623BD"/>
    <w:rsid w:val="00367ADA"/>
    <w:rsid w:val="00391442"/>
    <w:rsid w:val="003A523B"/>
    <w:rsid w:val="003B3E84"/>
    <w:rsid w:val="003D1755"/>
    <w:rsid w:val="003D2295"/>
    <w:rsid w:val="003F6FD7"/>
    <w:rsid w:val="00415592"/>
    <w:rsid w:val="00416A19"/>
    <w:rsid w:val="00422EAE"/>
    <w:rsid w:val="00446CA5"/>
    <w:rsid w:val="00452691"/>
    <w:rsid w:val="004851F4"/>
    <w:rsid w:val="00487EB3"/>
    <w:rsid w:val="004B0BED"/>
    <w:rsid w:val="00517B51"/>
    <w:rsid w:val="005412F0"/>
    <w:rsid w:val="00542498"/>
    <w:rsid w:val="005A0393"/>
    <w:rsid w:val="005B0EBD"/>
    <w:rsid w:val="005B33FB"/>
    <w:rsid w:val="005E730F"/>
    <w:rsid w:val="005E7444"/>
    <w:rsid w:val="006020B6"/>
    <w:rsid w:val="00610141"/>
    <w:rsid w:val="00631E92"/>
    <w:rsid w:val="00640555"/>
    <w:rsid w:val="00694D7D"/>
    <w:rsid w:val="006B5C33"/>
    <w:rsid w:val="006E253E"/>
    <w:rsid w:val="006F2572"/>
    <w:rsid w:val="006F6713"/>
    <w:rsid w:val="00703F79"/>
    <w:rsid w:val="0071046D"/>
    <w:rsid w:val="00722088"/>
    <w:rsid w:val="00732D6F"/>
    <w:rsid w:val="00735596"/>
    <w:rsid w:val="00774DFF"/>
    <w:rsid w:val="00776BFB"/>
    <w:rsid w:val="007C766F"/>
    <w:rsid w:val="007D3927"/>
    <w:rsid w:val="00812B12"/>
    <w:rsid w:val="00813A9E"/>
    <w:rsid w:val="00840CD5"/>
    <w:rsid w:val="0084179A"/>
    <w:rsid w:val="00842C59"/>
    <w:rsid w:val="008953AA"/>
    <w:rsid w:val="008C66A5"/>
    <w:rsid w:val="008D32BC"/>
    <w:rsid w:val="008E30FB"/>
    <w:rsid w:val="0092520A"/>
    <w:rsid w:val="00931E04"/>
    <w:rsid w:val="0093284C"/>
    <w:rsid w:val="0097481B"/>
    <w:rsid w:val="009F50C1"/>
    <w:rsid w:val="00A23059"/>
    <w:rsid w:val="00A2340A"/>
    <w:rsid w:val="00A314E6"/>
    <w:rsid w:val="00A56BA5"/>
    <w:rsid w:val="00AE2E3C"/>
    <w:rsid w:val="00B233F4"/>
    <w:rsid w:val="00B31AB9"/>
    <w:rsid w:val="00B628FA"/>
    <w:rsid w:val="00BD2C97"/>
    <w:rsid w:val="00BE089E"/>
    <w:rsid w:val="00BE2C4F"/>
    <w:rsid w:val="00BF08D4"/>
    <w:rsid w:val="00BF2A4C"/>
    <w:rsid w:val="00C065F6"/>
    <w:rsid w:val="00C57D36"/>
    <w:rsid w:val="00C95B14"/>
    <w:rsid w:val="00CB3B5A"/>
    <w:rsid w:val="00CE3369"/>
    <w:rsid w:val="00CE6165"/>
    <w:rsid w:val="00CF5A08"/>
    <w:rsid w:val="00D33926"/>
    <w:rsid w:val="00D65B1E"/>
    <w:rsid w:val="00D75B23"/>
    <w:rsid w:val="00D77355"/>
    <w:rsid w:val="00D817EE"/>
    <w:rsid w:val="00D84D60"/>
    <w:rsid w:val="00D932E2"/>
    <w:rsid w:val="00DB03BC"/>
    <w:rsid w:val="00DE34F4"/>
    <w:rsid w:val="00E271D9"/>
    <w:rsid w:val="00E37DFA"/>
    <w:rsid w:val="00E64BC4"/>
    <w:rsid w:val="00E64C42"/>
    <w:rsid w:val="00E72172"/>
    <w:rsid w:val="00E85BBA"/>
    <w:rsid w:val="00EB2B3B"/>
    <w:rsid w:val="00EB40CC"/>
    <w:rsid w:val="00F13A3D"/>
    <w:rsid w:val="00F22CD2"/>
    <w:rsid w:val="00F3639C"/>
    <w:rsid w:val="00FB1BB2"/>
    <w:rsid w:val="00FB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lang w:val="en-GB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1"/>
    <w:lsdException w:name="caption" w:uiPriority="35" w:qFormat="1"/>
    <w:lsdException w:name="footnote reference" w:unhideWhenUsed="1"/>
    <w:lsdException w:name="Title" w:uiPriority="10" w:qFormat="1"/>
    <w:lsdException w:name="Default Paragraph Font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locked="1" w:unhideWhenUsed="1"/>
    <w:lsdException w:name="Outline List 2" w:locked="1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LTAction">
    <w:name w:val="TLT Action"/>
    <w:basedOn w:val="Normal"/>
    <w:next w:val="TLTBodyText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TLTAdditional">
    <w:name w:val="TLT Additional"/>
    <w:basedOn w:val="Normal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TLTAddress">
    <w:name w:val="TLT Address"/>
    <w:basedOn w:val="Normal"/>
    <w:rPr>
      <w:rFonts w:eastAsia="Times New Roman" w:cs="Times New Roman"/>
      <w:szCs w:val="24"/>
      <w:lang w:eastAsia="en-GB"/>
    </w:rPr>
  </w:style>
  <w:style w:type="paragraph" w:customStyle="1" w:styleId="TLTAppendixHeading">
    <w:name w:val="TLT Appendix Heading"/>
    <w:basedOn w:val="Normal"/>
    <w:next w:val="TLTAppendixSubHeading"/>
    <w:pPr>
      <w:numPr>
        <w:numId w:val="1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SubHeading">
    <w:name w:val="TLT Appendix Sub Heading"/>
    <w:basedOn w:val="Normal"/>
    <w:next w:val="TLTBodyText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Text1">
    <w:name w:val="TLT Appendix Text 1"/>
    <w:basedOn w:val="Normal"/>
    <w:next w:val="TLTBodyText1"/>
    <w:pPr>
      <w:numPr>
        <w:numId w:val="17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AppendixText2">
    <w:name w:val="TLT Appendix Text 2"/>
    <w:basedOn w:val="TLTAppendixText1"/>
    <w:next w:val="TLTBodyText2"/>
    <w:pPr>
      <w:numPr>
        <w:ilvl w:val="1"/>
      </w:numPr>
    </w:pPr>
  </w:style>
  <w:style w:type="paragraph" w:customStyle="1" w:styleId="TLTAppendixText3">
    <w:name w:val="TLT Appendix Text 3"/>
    <w:basedOn w:val="TLTLevel3"/>
    <w:next w:val="TLTBodyText3"/>
    <w:pPr>
      <w:numPr>
        <w:numId w:val="17"/>
      </w:numPr>
    </w:pPr>
  </w:style>
  <w:style w:type="paragraph" w:customStyle="1" w:styleId="TLTAppendixText4">
    <w:name w:val="TLT Appendix Text 4"/>
    <w:basedOn w:val="TLTLevel4"/>
    <w:next w:val="TLTBodyText4"/>
    <w:pPr>
      <w:numPr>
        <w:numId w:val="17"/>
      </w:numPr>
    </w:pPr>
  </w:style>
  <w:style w:type="paragraph" w:customStyle="1" w:styleId="TLTAppendixText5">
    <w:name w:val="TLT Appendix Text 5"/>
    <w:basedOn w:val="TLTLevel5"/>
    <w:next w:val="TLTBodyText5"/>
    <w:pPr>
      <w:numPr>
        <w:numId w:val="17"/>
      </w:numPr>
    </w:pPr>
  </w:style>
  <w:style w:type="paragraph" w:customStyle="1" w:styleId="TLTBlankDocumentTitle">
    <w:name w:val="TLT Blank Document Title"/>
    <w:basedOn w:val="Normal"/>
    <w:next w:val="TLTBodyText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BodyText">
    <w:name w:val="TLT Body Text"/>
    <w:basedOn w:val="Normal"/>
    <w:link w:val="TLTBodyTextChar"/>
    <w:qFormat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BodyText1">
    <w:name w:val="TLT Body Text 1"/>
    <w:basedOn w:val="TLTBodyText"/>
    <w:pPr>
      <w:ind w:left="720"/>
    </w:pPr>
  </w:style>
  <w:style w:type="paragraph" w:customStyle="1" w:styleId="TLTBodyText2">
    <w:name w:val="TLT Body Text 2"/>
    <w:basedOn w:val="TLTBodyText1"/>
  </w:style>
  <w:style w:type="paragraph" w:customStyle="1" w:styleId="TLTBodyText3">
    <w:name w:val="TLT Body Text 3"/>
    <w:basedOn w:val="TLTBodyText2"/>
    <w:pPr>
      <w:ind w:left="1803"/>
    </w:pPr>
  </w:style>
  <w:style w:type="paragraph" w:customStyle="1" w:styleId="TLTBodyText4">
    <w:name w:val="TLT Body Text 4"/>
    <w:basedOn w:val="TLTBodyText3"/>
  </w:style>
  <w:style w:type="paragraph" w:customStyle="1" w:styleId="TLTBodyText5">
    <w:name w:val="TLT Body Text 5"/>
    <w:basedOn w:val="TLTBodyText4"/>
    <w:pPr>
      <w:ind w:left="2523"/>
    </w:pPr>
  </w:style>
  <w:style w:type="paragraph" w:customStyle="1" w:styleId="TLTBodyTextBold">
    <w:name w:val="TLT Body Text Bold"/>
    <w:basedOn w:val="Normal"/>
    <w:next w:val="TLTBodyText"/>
    <w:link w:val="TLTBodyTextBoldChar"/>
    <w:qFormat/>
    <w:pPr>
      <w:spacing w:before="100" w:after="200"/>
    </w:pPr>
    <w:rPr>
      <w:rFonts w:eastAsia="Times New Roman" w:cs="Times New Roman"/>
      <w:b/>
      <w:szCs w:val="24"/>
      <w:lang w:eastAsia="en-GB"/>
    </w:rPr>
  </w:style>
  <w:style w:type="character" w:customStyle="1" w:styleId="TLTBodyTextBoldChar">
    <w:name w:val="TLT Body Text Bold Char"/>
    <w:basedOn w:val="DefaultParagraphFont"/>
    <w:link w:val="TLTBodyTextBold"/>
    <w:rPr>
      <w:rFonts w:eastAsia="Times New Roman" w:cs="Times New Roman"/>
      <w:b/>
      <w:szCs w:val="24"/>
      <w:lang w:eastAsia="en-GB"/>
    </w:rPr>
  </w:style>
  <w:style w:type="paragraph" w:customStyle="1" w:styleId="TLTBulletsBody">
    <w:name w:val="TLT Bullets Body"/>
    <w:basedOn w:val="TLTBodyText"/>
    <w:pPr>
      <w:numPr>
        <w:numId w:val="16"/>
      </w:numPr>
    </w:pPr>
  </w:style>
  <w:style w:type="paragraph" w:customStyle="1" w:styleId="TLTBulletsLevel1">
    <w:name w:val="TLT Bullets Level 1"/>
    <w:basedOn w:val="TLTBodyText1"/>
    <w:pPr>
      <w:numPr>
        <w:ilvl w:val="1"/>
        <w:numId w:val="16"/>
      </w:numPr>
      <w:tabs>
        <w:tab w:val="left" w:pos="1797"/>
      </w:tabs>
    </w:pPr>
  </w:style>
  <w:style w:type="paragraph" w:customStyle="1" w:styleId="TLTCentered">
    <w:name w:val="TLT Centered"/>
    <w:basedOn w:val="Normal"/>
    <w:next w:val="TLTBodyText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">
    <w:name w:val="TLT Centre"/>
    <w:basedOn w:val="Normal"/>
    <w:next w:val="TLTCourtParties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Back">
    <w:name w:val="TLT Centre Back"/>
    <w:basedOn w:val="Normal"/>
    <w:next w:val="TLTCourtPartiesBack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TLTContentsHeading">
    <w:name w:val="TLT Contents Heading"/>
    <w:basedOn w:val="Normal"/>
    <w:next w:val="TLTContentsSubHeading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TLTCourtDetails">
    <w:name w:val="TLT Court Details"/>
    <w:basedOn w:val="Normal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Heading">
    <w:name w:val="TLT Court Heading"/>
    <w:basedOn w:val="Normal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">
    <w:name w:val="TLT Court Parties"/>
    <w:basedOn w:val="Normal"/>
    <w:next w:val="TLTLitigant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Back">
    <w:name w:val="TLT Court Parties Back"/>
    <w:basedOn w:val="Normal"/>
    <w:next w:val="TLTLitigant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Reference">
    <w:name w:val="TLT Court Reference"/>
    <w:basedOn w:val="Normal"/>
    <w:next w:val="TLTCourtDetails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verDetails">
    <w:name w:val="TLT Cover Details"/>
    <w:basedOn w:val="Normal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finitionList">
    <w:name w:val="TLT Definition List"/>
    <w:basedOn w:val="Normal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livery">
    <w:name w:val="TLT Delivery"/>
    <w:basedOn w:val="Normal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TLTDetails">
    <w:name w:val="TLT Details"/>
    <w:basedOn w:val="Normal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TLTDocRef">
    <w:name w:val="TLT Doc Ref"/>
    <w:basedOn w:val="Normal"/>
    <w:rPr>
      <w:rFonts w:eastAsia="Times New Roman" w:cs="Times New Roman"/>
      <w:sz w:val="12"/>
      <w:szCs w:val="24"/>
      <w:lang w:eastAsia="en-GB"/>
    </w:rPr>
  </w:style>
  <w:style w:type="paragraph" w:customStyle="1" w:styleId="TLTEnc">
    <w:name w:val="TLT Enc"/>
    <w:basedOn w:val="Normal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TLTExecution">
    <w:name w:val="TLT Execution"/>
    <w:basedOn w:val="Normal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TLTFAO">
    <w:name w:val="TLT FAO"/>
    <w:basedOn w:val="TLTAddress"/>
    <w:rPr>
      <w:b/>
    </w:rPr>
  </w:style>
  <w:style w:type="paragraph" w:customStyle="1" w:styleId="TLTFaxStatus">
    <w:name w:val="TLT Fax Status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FaxSubject">
    <w:name w:val="TLT Fax Subject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Heading1">
    <w:name w:val="TLT Heading 1"/>
    <w:basedOn w:val="Normal"/>
    <w:next w:val="TLTBodyText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TLTHeading2">
    <w:name w:val="TLT Heading 2"/>
    <w:basedOn w:val="Normal"/>
    <w:next w:val="TLTBodyText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TLTLegalReportHeading">
    <w:name w:val="TLT Legal Report Heading"/>
    <w:basedOn w:val="Normal"/>
    <w:next w:val="TLTBodyText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LetterTitle">
    <w:name w:val="TLT Letter Title"/>
    <w:basedOn w:val="Normal"/>
    <w:next w:val="TLTBodyText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TLTLevel1">
    <w:name w:val="TLT Level 1"/>
    <w:basedOn w:val="TLTBodyText"/>
    <w:next w:val="TLTBodyText1"/>
    <w:qFormat/>
    <w:pPr>
      <w:numPr>
        <w:numId w:val="13"/>
      </w:numPr>
      <w:tabs>
        <w:tab w:val="left" w:pos="720"/>
      </w:tabs>
    </w:pPr>
  </w:style>
  <w:style w:type="paragraph" w:customStyle="1" w:styleId="TLTLevel2">
    <w:name w:val="TLT Level 2"/>
    <w:basedOn w:val="TLTLevel1"/>
    <w:next w:val="TLTBodyText2"/>
    <w:link w:val="TLTLevel2Char"/>
    <w:pPr>
      <w:numPr>
        <w:ilvl w:val="1"/>
      </w:numPr>
    </w:pPr>
  </w:style>
  <w:style w:type="paragraph" w:customStyle="1" w:styleId="TLTLevel3">
    <w:name w:val="TLT Level 3"/>
    <w:basedOn w:val="TLTLevel2"/>
    <w:next w:val="TLTBodyText3"/>
    <w:link w:val="TLTLevel3Char"/>
    <w:pPr>
      <w:numPr>
        <w:ilvl w:val="2"/>
      </w:numPr>
      <w:tabs>
        <w:tab w:val="left" w:pos="1803"/>
      </w:tabs>
    </w:pPr>
  </w:style>
  <w:style w:type="paragraph" w:customStyle="1" w:styleId="TLTLevel4">
    <w:name w:val="TLT Level 4"/>
    <w:basedOn w:val="TLTLevel3"/>
    <w:next w:val="TLTBodyText4"/>
    <w:pPr>
      <w:numPr>
        <w:ilvl w:val="3"/>
      </w:numPr>
    </w:pPr>
  </w:style>
  <w:style w:type="paragraph" w:customStyle="1" w:styleId="TLTLevel5">
    <w:name w:val="TLT Level 5"/>
    <w:basedOn w:val="TLTLevel4"/>
    <w:next w:val="TLTBodyText5"/>
    <w:pPr>
      <w:numPr>
        <w:ilvl w:val="4"/>
      </w:numPr>
      <w:tabs>
        <w:tab w:val="left" w:pos="2523"/>
      </w:tabs>
    </w:pPr>
  </w:style>
  <w:style w:type="paragraph" w:customStyle="1" w:styleId="TLTLitigant">
    <w:name w:val="TLT Litigant"/>
    <w:basedOn w:val="Normal"/>
    <w:next w:val="TLTCentre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TLTLLP">
    <w:name w:val="TLT LLP"/>
    <w:basedOn w:val="Normal"/>
    <w:next w:val="TLTEnc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TLTLPC">
    <w:name w:val="TLT LPC"/>
    <w:basedOn w:val="Normal"/>
    <w:next w:val="TLTBodyText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TLTPartHeading">
    <w:name w:val="TLT Part Heading"/>
    <w:basedOn w:val="Normal"/>
    <w:next w:val="TLTBodyText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TLTPartiesBodyText">
    <w:name w:val="TLT Parties Body Text"/>
    <w:basedOn w:val="Normal"/>
    <w:pPr>
      <w:numPr>
        <w:numId w:val="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PartiesFrontSheet">
    <w:name w:val="TLT Parties Front Sheet"/>
    <w:basedOn w:val="Normal"/>
    <w:pPr>
      <w:numPr>
        <w:numId w:val="2"/>
      </w:numPr>
    </w:pPr>
    <w:rPr>
      <w:rFonts w:eastAsia="Times New Roman" w:cs="Times New Roman"/>
      <w:szCs w:val="24"/>
      <w:lang w:eastAsia="en-GB"/>
    </w:rPr>
  </w:style>
  <w:style w:type="paragraph" w:customStyle="1" w:styleId="TLTRecitals">
    <w:name w:val="TLT Recitals"/>
    <w:basedOn w:val="Normal"/>
    <w:pPr>
      <w:numPr>
        <w:numId w:val="3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Reference">
    <w:name w:val="TLT Reference"/>
    <w:basedOn w:val="Normal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TLTScheduleHeading">
    <w:name w:val="TLT Schedule Heading"/>
    <w:basedOn w:val="Normal"/>
    <w:next w:val="TLTScheduleSubHeading"/>
    <w:pPr>
      <w:numPr>
        <w:numId w:val="10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SubHeading">
    <w:name w:val="TLT Schedule Sub Heading"/>
    <w:basedOn w:val="Normal"/>
    <w:next w:val="TLTPartHeading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Text1">
    <w:name w:val="TLT Schedule Text 1"/>
    <w:basedOn w:val="Normal"/>
    <w:next w:val="TLTBodyText1"/>
    <w:pPr>
      <w:numPr>
        <w:numId w:val="18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ScheduleText2">
    <w:name w:val="TLT Schedule Text 2"/>
    <w:basedOn w:val="TLTScheduleText1"/>
    <w:next w:val="TLTBodyText2"/>
    <w:pPr>
      <w:numPr>
        <w:ilvl w:val="1"/>
      </w:numPr>
    </w:pPr>
  </w:style>
  <w:style w:type="paragraph" w:customStyle="1" w:styleId="TLTScheduleText3">
    <w:name w:val="TLT Schedule Text 3"/>
    <w:basedOn w:val="TLTLevel3"/>
    <w:next w:val="TLTBodyText3"/>
    <w:pPr>
      <w:numPr>
        <w:numId w:val="18"/>
      </w:numPr>
    </w:pPr>
  </w:style>
  <w:style w:type="paragraph" w:customStyle="1" w:styleId="TLTScheduleText4">
    <w:name w:val="TLT Schedule Text 4"/>
    <w:basedOn w:val="TLTLevel4"/>
    <w:next w:val="TLTBodyText4"/>
    <w:pPr>
      <w:numPr>
        <w:numId w:val="18"/>
      </w:numPr>
    </w:pPr>
  </w:style>
  <w:style w:type="paragraph" w:customStyle="1" w:styleId="TLTScheduleText5">
    <w:name w:val="TLT Schedule Text 5"/>
    <w:basedOn w:val="TLTLevel5"/>
    <w:next w:val="TLTBodyText5"/>
    <w:pPr>
      <w:numPr>
        <w:numId w:val="18"/>
      </w:numPr>
    </w:pPr>
  </w:style>
  <w:style w:type="paragraph" w:customStyle="1" w:styleId="TLTSetInformation">
    <w:name w:val="TLT Set Information"/>
    <w:basedOn w:val="Normal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TLTSignature">
    <w:name w:val="TLT Signature"/>
    <w:basedOn w:val="Normal"/>
    <w:rPr>
      <w:rFonts w:eastAsia="Times New Roman" w:cs="Times New Roman"/>
      <w:b/>
      <w:szCs w:val="24"/>
      <w:lang w:eastAsia="en-GB"/>
    </w:rPr>
  </w:style>
  <w:style w:type="paragraph" w:customStyle="1" w:styleId="TLTStatus">
    <w:name w:val="TLT Status"/>
    <w:basedOn w:val="Normal"/>
    <w:next w:val="TLTBodyText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TLTSubTitle">
    <w:name w:val="TLT Sub Title"/>
    <w:basedOn w:val="Normal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TLTSubject">
    <w:name w:val="TLT Subject"/>
    <w:basedOn w:val="Normal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LTTemplate">
    <w:name w:val="TLT Template"/>
    <w:basedOn w:val="Normal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TLTTitle">
    <w:name w:val="TLT Title"/>
    <w:basedOn w:val="Normal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pPr>
      <w:numPr>
        <w:numId w:val="4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pPr>
      <w:numPr>
        <w:numId w:val="5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1">
    <w:name w:val="Dark List Accent 1"/>
    <w:basedOn w:val="TableNorma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9723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6415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11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1A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97233F" w:themeColor="accent1"/>
        <w:left w:val="single" w:sz="8" w:space="0" w:color="97233F" w:themeColor="accent1"/>
        <w:bottom w:val="single" w:sz="8" w:space="0" w:color="97233F" w:themeColor="accent1"/>
        <w:right w:val="single" w:sz="8" w:space="0" w:color="97233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23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band1Horz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</w:style>
  <w:style w:type="table" w:styleId="ColorfulShading">
    <w:name w:val="Colorful Shading"/>
    <w:basedOn w:val="TableNormal"/>
    <w:uiPriority w:val="71"/>
    <w:rPr>
      <w:color w:val="264152" w:themeColor="text1"/>
    </w:rPr>
    <w:tblPr>
      <w:tblStyleRowBandSize w:val="1"/>
      <w:tblStyleColBandSize w:val="1"/>
      <w:tblBorders>
        <w:top w:val="single" w:sz="24" w:space="0" w:color="FD6631" w:themeColor="accent2"/>
        <w:left w:val="single" w:sz="4" w:space="0" w:color="264152" w:themeColor="text1"/>
        <w:bottom w:val="single" w:sz="4" w:space="0" w:color="264152" w:themeColor="text1"/>
        <w:right w:val="single" w:sz="4" w:space="0" w:color="264152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66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2631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2631" w:themeColor="text1" w:themeShade="99"/>
          <w:insideV w:val="nil"/>
        </w:tcBorders>
        <w:shd w:val="clear" w:color="auto" w:fill="162631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03D" w:themeFill="text1" w:themeFillShade="BF"/>
      </w:tcPr>
    </w:tblStylePr>
    <w:tblStylePr w:type="band1Vert">
      <w:tblPr/>
      <w:tcPr>
        <w:shd w:val="clear" w:color="auto" w:fill="94B7CD" w:themeFill="text1" w:themeFillTint="66"/>
      </w:tcPr>
    </w:tblStylePr>
    <w:tblStylePr w:type="band1Horz">
      <w:tblPr/>
      <w:tcPr>
        <w:shd w:val="clear" w:color="auto" w:fill="7AA5C1" w:themeFill="text1" w:themeFillTint="7F"/>
      </w:tcPr>
    </w:tblStylePr>
    <w:tblStylePr w:type="neCell">
      <w:rPr>
        <w:color w:val="264152" w:themeColor="text1"/>
      </w:rPr>
    </w:tblStylePr>
    <w:tblStylePr w:type="nwCell">
      <w:rPr>
        <w:color w:val="264152" w:themeColor="text1"/>
      </w:r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5BBBB7" w:themeColor="accent3"/>
        <w:left w:val="single" w:sz="8" w:space="0" w:color="5BBBB7" w:themeColor="accent3"/>
        <w:bottom w:val="single" w:sz="8" w:space="0" w:color="5BBBB7" w:themeColor="accent3"/>
        <w:right w:val="single" w:sz="8" w:space="0" w:color="5BBBB7" w:themeColor="accent3"/>
        <w:insideH w:val="single" w:sz="8" w:space="0" w:color="5BBBB7" w:themeColor="accent3"/>
        <w:insideV w:val="single" w:sz="8" w:space="0" w:color="5BBBB7" w:themeColor="accent3"/>
      </w:tblBorders>
    </w:tblPr>
    <w:tcPr>
      <w:shd w:val="clear" w:color="auto" w:fill="D6EEED" w:themeFill="accent3" w:themeFillTint="3F"/>
    </w:tcPr>
    <w:tblStylePr w:type="firstRow">
      <w:rPr>
        <w:b/>
        <w:bCs/>
        <w:color w:val="264152" w:themeColor="text1"/>
      </w:rPr>
      <w:tblPr/>
      <w:tcPr>
        <w:shd w:val="clear" w:color="auto" w:fill="EEF8F7" w:themeFill="accent3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0" w:themeFill="accent3" w:themeFillTint="33"/>
      </w:tcPr>
    </w:tblStylePr>
    <w:tblStylePr w:type="band1Vert">
      <w:tblPr/>
      <w:tcPr>
        <w:shd w:val="clear" w:color="auto" w:fill="ADDDDB" w:themeFill="accent3" w:themeFillTint="7F"/>
      </w:tcPr>
    </w:tblStylePr>
    <w:tblStylePr w:type="band1Horz">
      <w:tblPr/>
      <w:tcPr>
        <w:tcBorders>
          <w:insideH w:val="single" w:sz="6" w:space="0" w:color="5BBBB7" w:themeColor="accent3"/>
          <w:insideV w:val="single" w:sz="6" w:space="0" w:color="5BBBB7" w:themeColor="accent3"/>
        </w:tcBorders>
        <w:shd w:val="clear" w:color="auto" w:fill="ADDD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cPr>
      <w:shd w:val="clear" w:color="auto" w:fill="DDBCBE" w:themeFill="accent6" w:themeFillTint="3F"/>
    </w:tcPr>
    <w:tblStylePr w:type="firstRow">
      <w:rPr>
        <w:b/>
        <w:bCs/>
        <w:color w:val="264152" w:themeColor="text1"/>
      </w:rPr>
      <w:tblPr/>
      <w:tcPr>
        <w:shd w:val="clear" w:color="auto" w:fill="F1E4E5" w:themeFill="accent6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9CA" w:themeFill="accent6" w:themeFillTint="33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tcBorders>
          <w:insideH w:val="single" w:sz="6" w:space="0" w:color="452325" w:themeColor="accent6"/>
          <w:insideV w:val="single" w:sz="6" w:space="0" w:color="452325" w:themeColor="accent6"/>
        </w:tcBorders>
        <w:shd w:val="clear" w:color="auto" w:fill="BB787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Pr>
      <w:color w:val="1C303D" w:themeColor="text1" w:themeShade="BF"/>
    </w:rPr>
    <w:tblPr>
      <w:tblStyleRowBandSize w:val="1"/>
      <w:tblStyleColBandSize w:val="1"/>
      <w:tblBorders>
        <w:top w:val="single" w:sz="8" w:space="0" w:color="264152" w:themeColor="text1"/>
        <w:bottom w:val="single" w:sz="8" w:space="0" w:color="264152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</w:style>
  <w:style w:type="table" w:styleId="ColorfulGrid-Accent6">
    <w:name w:val="Colorful Grid Accent 6"/>
    <w:basedOn w:val="TableNormal"/>
    <w:uiPriority w:val="73"/>
    <w:rPr>
      <w:color w:val="26415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C9CA" w:themeFill="accent6" w:themeFillTint="33"/>
    </w:tcPr>
    <w:tblStylePr w:type="firstRow">
      <w:rPr>
        <w:b/>
        <w:bCs/>
      </w:rPr>
      <w:tblPr/>
      <w:tcPr>
        <w:shd w:val="clear" w:color="auto" w:fill="C89396" w:themeFill="accent6" w:themeFillTint="66"/>
      </w:tcPr>
    </w:tblStylePr>
    <w:tblStylePr w:type="lastRow">
      <w:rPr>
        <w:b/>
        <w:bCs/>
        <w:color w:val="264152" w:themeColor="text1"/>
      </w:rPr>
      <w:tblPr/>
      <w:tcPr>
        <w:shd w:val="clear" w:color="auto" w:fill="C8939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shd w:val="clear" w:color="auto" w:fill="BB787C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FD8C64" w:themeColor="accent2" w:themeTint="BF"/>
        <w:left w:val="single" w:sz="8" w:space="0" w:color="FD8C64" w:themeColor="accent2" w:themeTint="BF"/>
        <w:bottom w:val="single" w:sz="8" w:space="0" w:color="FD8C64" w:themeColor="accent2" w:themeTint="BF"/>
        <w:right w:val="single" w:sz="8" w:space="0" w:color="FD8C64" w:themeColor="accent2" w:themeTint="BF"/>
        <w:insideH w:val="single" w:sz="8" w:space="0" w:color="FD8C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  <w:shd w:val="clear" w:color="auto" w:fill="FD66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8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8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5232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1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</w:tcPr>
    </w:tblStylePr>
    <w:tblStylePr w:type="band1Vert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  <w:shd w:val="clear" w:color="auto" w:fill="DDBCBE" w:themeFill="accent6" w:themeFillTint="3F"/>
      </w:tcPr>
    </w:tblStylePr>
    <w:tblStylePr w:type="band1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  <w:shd w:val="clear" w:color="auto" w:fill="DDBCBE" w:themeFill="accent6" w:themeFillTint="3F"/>
      </w:tcPr>
    </w:tblStylePr>
    <w:tblStylePr w:type="band2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numbering" w:customStyle="1" w:styleId="Level">
    <w:name w:val="Level"/>
    <w:uiPriority w:val="99"/>
    <w:pPr>
      <w:numPr>
        <w:numId w:val="6"/>
      </w:numPr>
    </w:pPr>
  </w:style>
  <w:style w:type="numbering" w:customStyle="1" w:styleId="Scheduletext">
    <w:name w:val="Schedule text"/>
    <w:uiPriority w:val="99"/>
    <w:pPr>
      <w:numPr>
        <w:numId w:val="7"/>
      </w:numPr>
    </w:pPr>
  </w:style>
  <w:style w:type="numbering" w:customStyle="1" w:styleId="Appendix">
    <w:name w:val="Appendix"/>
    <w:uiPriority w:val="99"/>
    <w:pPr>
      <w:numPr>
        <w:numId w:val="8"/>
      </w:numPr>
    </w:pPr>
  </w:style>
  <w:style w:type="numbering" w:customStyle="1" w:styleId="Appendixheading">
    <w:name w:val="Appendix heading"/>
    <w:uiPriority w:val="99"/>
    <w:pPr>
      <w:numPr>
        <w:numId w:val="9"/>
      </w:numPr>
    </w:pPr>
  </w:style>
  <w:style w:type="numbering" w:customStyle="1" w:styleId="Scheduleheading">
    <w:name w:val="Schedule heading"/>
    <w:uiPriority w:val="99"/>
    <w:pPr>
      <w:numPr>
        <w:numId w:val="10"/>
      </w:numPr>
    </w:pPr>
  </w:style>
  <w:style w:type="numbering" w:customStyle="1" w:styleId="Bullets">
    <w:name w:val="Bullets"/>
    <w:uiPriority w:val="99"/>
    <w:pPr>
      <w:numPr>
        <w:numId w:val="11"/>
      </w:numPr>
    </w:pPr>
  </w:style>
  <w:style w:type="paragraph" w:customStyle="1" w:styleId="TLTDefinitionListLevel1">
    <w:name w:val="TLT Definition List Level 1"/>
    <w:basedOn w:val="TLTDefinitionList"/>
    <w:pPr>
      <w:numPr>
        <w:ilvl w:val="1"/>
      </w:numPr>
    </w:pPr>
  </w:style>
  <w:style w:type="numbering" w:customStyle="1" w:styleId="Definitions">
    <w:name w:val="Definitions"/>
    <w:uiPriority w:val="99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pPr>
      <w:tabs>
        <w:tab w:val="center" w:pos="4150"/>
        <w:tab w:val="right" w:pos="8307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0"/>
        <w:tab w:val="right" w:pos="8307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styleId="Hyperlink">
    <w:name w:val="Hyperlink"/>
    <w:basedOn w:val="DefaultParagraphFont"/>
    <w:uiPriority w:val="99"/>
    <w:unhideWhenUsed/>
    <w:rPr>
      <w:color w:val="FD6631" w:themeColor="hyperlink"/>
      <w:u w:val="single"/>
    </w:rPr>
  </w:style>
  <w:style w:type="character" w:customStyle="1" w:styleId="TLTBodyTextChar">
    <w:name w:val="TLT Body Text Char"/>
    <w:link w:val="TLTBodyText"/>
    <w:locked/>
    <w:rPr>
      <w:rFonts w:eastAsia="Times New Roman" w:cs="Times New Roman"/>
      <w:szCs w:val="24"/>
      <w:lang w:eastAsia="en-GB"/>
    </w:rPr>
  </w:style>
  <w:style w:type="paragraph" w:customStyle="1" w:styleId="StyleHeading3Arial11ptAutoLeft0cmFirstline0cm">
    <w:name w:val="Style Heading 3 + Arial 11 pt Auto Left:  0 cm First line:  0 cm"/>
    <w:basedOn w:val="Normal"/>
    <w:rsid w:val="00155A21"/>
    <w:pPr>
      <w:numPr>
        <w:numId w:val="19"/>
      </w:numPr>
    </w:pPr>
    <w:rPr>
      <w:rFonts w:eastAsia="Times New Roman" w:cs="Times New Roman"/>
      <w:sz w:val="24"/>
      <w:szCs w:val="24"/>
    </w:rPr>
  </w:style>
  <w:style w:type="character" w:customStyle="1" w:styleId="TLTLevel3Char">
    <w:name w:val="TLT Level 3 Char"/>
    <w:basedOn w:val="DefaultParagraphFont"/>
    <w:link w:val="TLTLevel3"/>
    <w:locked/>
    <w:rsid w:val="00155A21"/>
    <w:rPr>
      <w:rFonts w:eastAsia="Times New Roman" w:cs="Times New Roman"/>
      <w:szCs w:val="24"/>
      <w:lang w:eastAsia="en-GB"/>
    </w:rPr>
  </w:style>
  <w:style w:type="character" w:customStyle="1" w:styleId="TLTLevel2Char">
    <w:name w:val="TLT Level 2 Char"/>
    <w:basedOn w:val="DefaultParagraphFont"/>
    <w:link w:val="TLTLevel2"/>
    <w:locked/>
    <w:rsid w:val="00155A21"/>
    <w:rPr>
      <w:rFonts w:eastAsia="Times New Roman" w:cs="Times New Roman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lang w:val="en-GB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1"/>
    <w:lsdException w:name="caption" w:uiPriority="35" w:qFormat="1"/>
    <w:lsdException w:name="footnote reference" w:unhideWhenUsed="1"/>
    <w:lsdException w:name="Title" w:uiPriority="10" w:qFormat="1"/>
    <w:lsdException w:name="Default Paragraph Font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locked="1" w:unhideWhenUsed="1"/>
    <w:lsdException w:name="Outline List 2" w:locked="1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LTAction">
    <w:name w:val="TLT Action"/>
    <w:basedOn w:val="Normal"/>
    <w:next w:val="TLTBodyText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TLTAdditional">
    <w:name w:val="TLT Additional"/>
    <w:basedOn w:val="Normal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TLTAddress">
    <w:name w:val="TLT Address"/>
    <w:basedOn w:val="Normal"/>
    <w:rPr>
      <w:rFonts w:eastAsia="Times New Roman" w:cs="Times New Roman"/>
      <w:szCs w:val="24"/>
      <w:lang w:eastAsia="en-GB"/>
    </w:rPr>
  </w:style>
  <w:style w:type="paragraph" w:customStyle="1" w:styleId="TLTAppendixHeading">
    <w:name w:val="TLT Appendix Heading"/>
    <w:basedOn w:val="Normal"/>
    <w:next w:val="TLTAppendixSubHeading"/>
    <w:pPr>
      <w:numPr>
        <w:numId w:val="1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SubHeading">
    <w:name w:val="TLT Appendix Sub Heading"/>
    <w:basedOn w:val="Normal"/>
    <w:next w:val="TLTBodyText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Text1">
    <w:name w:val="TLT Appendix Text 1"/>
    <w:basedOn w:val="Normal"/>
    <w:next w:val="TLTBodyText1"/>
    <w:pPr>
      <w:numPr>
        <w:numId w:val="17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AppendixText2">
    <w:name w:val="TLT Appendix Text 2"/>
    <w:basedOn w:val="TLTAppendixText1"/>
    <w:next w:val="TLTBodyText2"/>
    <w:pPr>
      <w:numPr>
        <w:ilvl w:val="1"/>
      </w:numPr>
    </w:pPr>
  </w:style>
  <w:style w:type="paragraph" w:customStyle="1" w:styleId="TLTAppendixText3">
    <w:name w:val="TLT Appendix Text 3"/>
    <w:basedOn w:val="TLTLevel3"/>
    <w:next w:val="TLTBodyText3"/>
    <w:pPr>
      <w:numPr>
        <w:numId w:val="17"/>
      </w:numPr>
    </w:pPr>
  </w:style>
  <w:style w:type="paragraph" w:customStyle="1" w:styleId="TLTAppendixText4">
    <w:name w:val="TLT Appendix Text 4"/>
    <w:basedOn w:val="TLTLevel4"/>
    <w:next w:val="TLTBodyText4"/>
    <w:pPr>
      <w:numPr>
        <w:numId w:val="17"/>
      </w:numPr>
    </w:pPr>
  </w:style>
  <w:style w:type="paragraph" w:customStyle="1" w:styleId="TLTAppendixText5">
    <w:name w:val="TLT Appendix Text 5"/>
    <w:basedOn w:val="TLTLevel5"/>
    <w:next w:val="TLTBodyText5"/>
    <w:pPr>
      <w:numPr>
        <w:numId w:val="17"/>
      </w:numPr>
    </w:pPr>
  </w:style>
  <w:style w:type="paragraph" w:customStyle="1" w:styleId="TLTBlankDocumentTitle">
    <w:name w:val="TLT Blank Document Title"/>
    <w:basedOn w:val="Normal"/>
    <w:next w:val="TLTBodyText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BodyText">
    <w:name w:val="TLT Body Text"/>
    <w:basedOn w:val="Normal"/>
    <w:link w:val="TLTBodyTextChar"/>
    <w:qFormat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BodyText1">
    <w:name w:val="TLT Body Text 1"/>
    <w:basedOn w:val="TLTBodyText"/>
    <w:pPr>
      <w:ind w:left="720"/>
    </w:pPr>
  </w:style>
  <w:style w:type="paragraph" w:customStyle="1" w:styleId="TLTBodyText2">
    <w:name w:val="TLT Body Text 2"/>
    <w:basedOn w:val="TLTBodyText1"/>
  </w:style>
  <w:style w:type="paragraph" w:customStyle="1" w:styleId="TLTBodyText3">
    <w:name w:val="TLT Body Text 3"/>
    <w:basedOn w:val="TLTBodyText2"/>
    <w:pPr>
      <w:ind w:left="1803"/>
    </w:pPr>
  </w:style>
  <w:style w:type="paragraph" w:customStyle="1" w:styleId="TLTBodyText4">
    <w:name w:val="TLT Body Text 4"/>
    <w:basedOn w:val="TLTBodyText3"/>
  </w:style>
  <w:style w:type="paragraph" w:customStyle="1" w:styleId="TLTBodyText5">
    <w:name w:val="TLT Body Text 5"/>
    <w:basedOn w:val="TLTBodyText4"/>
    <w:pPr>
      <w:ind w:left="2523"/>
    </w:pPr>
  </w:style>
  <w:style w:type="paragraph" w:customStyle="1" w:styleId="TLTBodyTextBold">
    <w:name w:val="TLT Body Text Bold"/>
    <w:basedOn w:val="Normal"/>
    <w:next w:val="TLTBodyText"/>
    <w:link w:val="TLTBodyTextBoldChar"/>
    <w:qFormat/>
    <w:pPr>
      <w:spacing w:before="100" w:after="200"/>
    </w:pPr>
    <w:rPr>
      <w:rFonts w:eastAsia="Times New Roman" w:cs="Times New Roman"/>
      <w:b/>
      <w:szCs w:val="24"/>
      <w:lang w:eastAsia="en-GB"/>
    </w:rPr>
  </w:style>
  <w:style w:type="character" w:customStyle="1" w:styleId="TLTBodyTextBoldChar">
    <w:name w:val="TLT Body Text Bold Char"/>
    <w:basedOn w:val="DefaultParagraphFont"/>
    <w:link w:val="TLTBodyTextBold"/>
    <w:rPr>
      <w:rFonts w:eastAsia="Times New Roman" w:cs="Times New Roman"/>
      <w:b/>
      <w:szCs w:val="24"/>
      <w:lang w:eastAsia="en-GB"/>
    </w:rPr>
  </w:style>
  <w:style w:type="paragraph" w:customStyle="1" w:styleId="TLTBulletsBody">
    <w:name w:val="TLT Bullets Body"/>
    <w:basedOn w:val="TLTBodyText"/>
    <w:pPr>
      <w:numPr>
        <w:numId w:val="16"/>
      </w:numPr>
    </w:pPr>
  </w:style>
  <w:style w:type="paragraph" w:customStyle="1" w:styleId="TLTBulletsLevel1">
    <w:name w:val="TLT Bullets Level 1"/>
    <w:basedOn w:val="TLTBodyText1"/>
    <w:pPr>
      <w:numPr>
        <w:ilvl w:val="1"/>
        <w:numId w:val="16"/>
      </w:numPr>
      <w:tabs>
        <w:tab w:val="left" w:pos="1797"/>
      </w:tabs>
    </w:pPr>
  </w:style>
  <w:style w:type="paragraph" w:customStyle="1" w:styleId="TLTCentered">
    <w:name w:val="TLT Centered"/>
    <w:basedOn w:val="Normal"/>
    <w:next w:val="TLTBodyText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">
    <w:name w:val="TLT Centre"/>
    <w:basedOn w:val="Normal"/>
    <w:next w:val="TLTCourtParties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Back">
    <w:name w:val="TLT Centre Back"/>
    <w:basedOn w:val="Normal"/>
    <w:next w:val="TLTCourtPartiesBack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TLTContentsHeading">
    <w:name w:val="TLT Contents Heading"/>
    <w:basedOn w:val="Normal"/>
    <w:next w:val="TLTContentsSubHeading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TLTCourtDetails">
    <w:name w:val="TLT Court Details"/>
    <w:basedOn w:val="Normal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Heading">
    <w:name w:val="TLT Court Heading"/>
    <w:basedOn w:val="Normal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">
    <w:name w:val="TLT Court Parties"/>
    <w:basedOn w:val="Normal"/>
    <w:next w:val="TLTLitigant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Back">
    <w:name w:val="TLT Court Parties Back"/>
    <w:basedOn w:val="Normal"/>
    <w:next w:val="TLTLitigant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Reference">
    <w:name w:val="TLT Court Reference"/>
    <w:basedOn w:val="Normal"/>
    <w:next w:val="TLTCourtDetails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verDetails">
    <w:name w:val="TLT Cover Details"/>
    <w:basedOn w:val="Normal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finitionList">
    <w:name w:val="TLT Definition List"/>
    <w:basedOn w:val="Normal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livery">
    <w:name w:val="TLT Delivery"/>
    <w:basedOn w:val="Normal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TLTDetails">
    <w:name w:val="TLT Details"/>
    <w:basedOn w:val="Normal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TLTDocRef">
    <w:name w:val="TLT Doc Ref"/>
    <w:basedOn w:val="Normal"/>
    <w:rPr>
      <w:rFonts w:eastAsia="Times New Roman" w:cs="Times New Roman"/>
      <w:sz w:val="12"/>
      <w:szCs w:val="24"/>
      <w:lang w:eastAsia="en-GB"/>
    </w:rPr>
  </w:style>
  <w:style w:type="paragraph" w:customStyle="1" w:styleId="TLTEnc">
    <w:name w:val="TLT Enc"/>
    <w:basedOn w:val="Normal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TLTExecution">
    <w:name w:val="TLT Execution"/>
    <w:basedOn w:val="Normal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TLTFAO">
    <w:name w:val="TLT FAO"/>
    <w:basedOn w:val="TLTAddress"/>
    <w:rPr>
      <w:b/>
    </w:rPr>
  </w:style>
  <w:style w:type="paragraph" w:customStyle="1" w:styleId="TLTFaxStatus">
    <w:name w:val="TLT Fax Status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FaxSubject">
    <w:name w:val="TLT Fax Subject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Heading1">
    <w:name w:val="TLT Heading 1"/>
    <w:basedOn w:val="Normal"/>
    <w:next w:val="TLTBodyText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TLTHeading2">
    <w:name w:val="TLT Heading 2"/>
    <w:basedOn w:val="Normal"/>
    <w:next w:val="TLTBodyText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TLTLegalReportHeading">
    <w:name w:val="TLT Legal Report Heading"/>
    <w:basedOn w:val="Normal"/>
    <w:next w:val="TLTBodyText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LetterTitle">
    <w:name w:val="TLT Letter Title"/>
    <w:basedOn w:val="Normal"/>
    <w:next w:val="TLTBodyText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TLTLevel1">
    <w:name w:val="TLT Level 1"/>
    <w:basedOn w:val="TLTBodyText"/>
    <w:next w:val="TLTBodyText1"/>
    <w:qFormat/>
    <w:pPr>
      <w:numPr>
        <w:numId w:val="13"/>
      </w:numPr>
      <w:tabs>
        <w:tab w:val="left" w:pos="720"/>
      </w:tabs>
    </w:pPr>
  </w:style>
  <w:style w:type="paragraph" w:customStyle="1" w:styleId="TLTLevel2">
    <w:name w:val="TLT Level 2"/>
    <w:basedOn w:val="TLTLevel1"/>
    <w:next w:val="TLTBodyText2"/>
    <w:link w:val="TLTLevel2Char"/>
    <w:pPr>
      <w:numPr>
        <w:ilvl w:val="1"/>
      </w:numPr>
    </w:pPr>
  </w:style>
  <w:style w:type="paragraph" w:customStyle="1" w:styleId="TLTLevel3">
    <w:name w:val="TLT Level 3"/>
    <w:basedOn w:val="TLTLevel2"/>
    <w:next w:val="TLTBodyText3"/>
    <w:link w:val="TLTLevel3Char"/>
    <w:pPr>
      <w:numPr>
        <w:ilvl w:val="2"/>
      </w:numPr>
      <w:tabs>
        <w:tab w:val="left" w:pos="1803"/>
      </w:tabs>
    </w:pPr>
  </w:style>
  <w:style w:type="paragraph" w:customStyle="1" w:styleId="TLTLevel4">
    <w:name w:val="TLT Level 4"/>
    <w:basedOn w:val="TLTLevel3"/>
    <w:next w:val="TLTBodyText4"/>
    <w:pPr>
      <w:numPr>
        <w:ilvl w:val="3"/>
      </w:numPr>
    </w:pPr>
  </w:style>
  <w:style w:type="paragraph" w:customStyle="1" w:styleId="TLTLevel5">
    <w:name w:val="TLT Level 5"/>
    <w:basedOn w:val="TLTLevel4"/>
    <w:next w:val="TLTBodyText5"/>
    <w:pPr>
      <w:numPr>
        <w:ilvl w:val="4"/>
      </w:numPr>
      <w:tabs>
        <w:tab w:val="left" w:pos="2523"/>
      </w:tabs>
    </w:pPr>
  </w:style>
  <w:style w:type="paragraph" w:customStyle="1" w:styleId="TLTLitigant">
    <w:name w:val="TLT Litigant"/>
    <w:basedOn w:val="Normal"/>
    <w:next w:val="TLTCentre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TLTLLP">
    <w:name w:val="TLT LLP"/>
    <w:basedOn w:val="Normal"/>
    <w:next w:val="TLTEnc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TLTLPC">
    <w:name w:val="TLT LPC"/>
    <w:basedOn w:val="Normal"/>
    <w:next w:val="TLTBodyText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TLTPartHeading">
    <w:name w:val="TLT Part Heading"/>
    <w:basedOn w:val="Normal"/>
    <w:next w:val="TLTBodyText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TLTPartiesBodyText">
    <w:name w:val="TLT Parties Body Text"/>
    <w:basedOn w:val="Normal"/>
    <w:pPr>
      <w:numPr>
        <w:numId w:val="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PartiesFrontSheet">
    <w:name w:val="TLT Parties Front Sheet"/>
    <w:basedOn w:val="Normal"/>
    <w:pPr>
      <w:numPr>
        <w:numId w:val="2"/>
      </w:numPr>
    </w:pPr>
    <w:rPr>
      <w:rFonts w:eastAsia="Times New Roman" w:cs="Times New Roman"/>
      <w:szCs w:val="24"/>
      <w:lang w:eastAsia="en-GB"/>
    </w:rPr>
  </w:style>
  <w:style w:type="paragraph" w:customStyle="1" w:styleId="TLTRecitals">
    <w:name w:val="TLT Recitals"/>
    <w:basedOn w:val="Normal"/>
    <w:pPr>
      <w:numPr>
        <w:numId w:val="3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Reference">
    <w:name w:val="TLT Reference"/>
    <w:basedOn w:val="Normal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TLTScheduleHeading">
    <w:name w:val="TLT Schedule Heading"/>
    <w:basedOn w:val="Normal"/>
    <w:next w:val="TLTScheduleSubHeading"/>
    <w:pPr>
      <w:numPr>
        <w:numId w:val="10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SubHeading">
    <w:name w:val="TLT Schedule Sub Heading"/>
    <w:basedOn w:val="Normal"/>
    <w:next w:val="TLTPartHeading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Text1">
    <w:name w:val="TLT Schedule Text 1"/>
    <w:basedOn w:val="Normal"/>
    <w:next w:val="TLTBodyText1"/>
    <w:pPr>
      <w:numPr>
        <w:numId w:val="18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ScheduleText2">
    <w:name w:val="TLT Schedule Text 2"/>
    <w:basedOn w:val="TLTScheduleText1"/>
    <w:next w:val="TLTBodyText2"/>
    <w:pPr>
      <w:numPr>
        <w:ilvl w:val="1"/>
      </w:numPr>
    </w:pPr>
  </w:style>
  <w:style w:type="paragraph" w:customStyle="1" w:styleId="TLTScheduleText3">
    <w:name w:val="TLT Schedule Text 3"/>
    <w:basedOn w:val="TLTLevel3"/>
    <w:next w:val="TLTBodyText3"/>
    <w:pPr>
      <w:numPr>
        <w:numId w:val="18"/>
      </w:numPr>
    </w:pPr>
  </w:style>
  <w:style w:type="paragraph" w:customStyle="1" w:styleId="TLTScheduleText4">
    <w:name w:val="TLT Schedule Text 4"/>
    <w:basedOn w:val="TLTLevel4"/>
    <w:next w:val="TLTBodyText4"/>
    <w:pPr>
      <w:numPr>
        <w:numId w:val="18"/>
      </w:numPr>
    </w:pPr>
  </w:style>
  <w:style w:type="paragraph" w:customStyle="1" w:styleId="TLTScheduleText5">
    <w:name w:val="TLT Schedule Text 5"/>
    <w:basedOn w:val="TLTLevel5"/>
    <w:next w:val="TLTBodyText5"/>
    <w:pPr>
      <w:numPr>
        <w:numId w:val="18"/>
      </w:numPr>
    </w:pPr>
  </w:style>
  <w:style w:type="paragraph" w:customStyle="1" w:styleId="TLTSetInformation">
    <w:name w:val="TLT Set Information"/>
    <w:basedOn w:val="Normal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TLTSignature">
    <w:name w:val="TLT Signature"/>
    <w:basedOn w:val="Normal"/>
    <w:rPr>
      <w:rFonts w:eastAsia="Times New Roman" w:cs="Times New Roman"/>
      <w:b/>
      <w:szCs w:val="24"/>
      <w:lang w:eastAsia="en-GB"/>
    </w:rPr>
  </w:style>
  <w:style w:type="paragraph" w:customStyle="1" w:styleId="TLTStatus">
    <w:name w:val="TLT Status"/>
    <w:basedOn w:val="Normal"/>
    <w:next w:val="TLTBodyText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TLTSubTitle">
    <w:name w:val="TLT Sub Title"/>
    <w:basedOn w:val="Normal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TLTSubject">
    <w:name w:val="TLT Subject"/>
    <w:basedOn w:val="Normal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LTTemplate">
    <w:name w:val="TLT Template"/>
    <w:basedOn w:val="Normal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TLTTitle">
    <w:name w:val="TLT Title"/>
    <w:basedOn w:val="Normal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pPr>
      <w:numPr>
        <w:numId w:val="4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pPr>
      <w:numPr>
        <w:numId w:val="5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1">
    <w:name w:val="Dark List Accent 1"/>
    <w:basedOn w:val="TableNorma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9723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6415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11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1A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97233F" w:themeColor="accent1"/>
        <w:left w:val="single" w:sz="8" w:space="0" w:color="97233F" w:themeColor="accent1"/>
        <w:bottom w:val="single" w:sz="8" w:space="0" w:color="97233F" w:themeColor="accent1"/>
        <w:right w:val="single" w:sz="8" w:space="0" w:color="97233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23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band1Horz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</w:style>
  <w:style w:type="table" w:styleId="ColorfulShading">
    <w:name w:val="Colorful Shading"/>
    <w:basedOn w:val="TableNormal"/>
    <w:uiPriority w:val="71"/>
    <w:rPr>
      <w:color w:val="264152" w:themeColor="text1"/>
    </w:rPr>
    <w:tblPr>
      <w:tblStyleRowBandSize w:val="1"/>
      <w:tblStyleColBandSize w:val="1"/>
      <w:tblBorders>
        <w:top w:val="single" w:sz="24" w:space="0" w:color="FD6631" w:themeColor="accent2"/>
        <w:left w:val="single" w:sz="4" w:space="0" w:color="264152" w:themeColor="text1"/>
        <w:bottom w:val="single" w:sz="4" w:space="0" w:color="264152" w:themeColor="text1"/>
        <w:right w:val="single" w:sz="4" w:space="0" w:color="264152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66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2631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2631" w:themeColor="text1" w:themeShade="99"/>
          <w:insideV w:val="nil"/>
        </w:tcBorders>
        <w:shd w:val="clear" w:color="auto" w:fill="162631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03D" w:themeFill="text1" w:themeFillShade="BF"/>
      </w:tcPr>
    </w:tblStylePr>
    <w:tblStylePr w:type="band1Vert">
      <w:tblPr/>
      <w:tcPr>
        <w:shd w:val="clear" w:color="auto" w:fill="94B7CD" w:themeFill="text1" w:themeFillTint="66"/>
      </w:tcPr>
    </w:tblStylePr>
    <w:tblStylePr w:type="band1Horz">
      <w:tblPr/>
      <w:tcPr>
        <w:shd w:val="clear" w:color="auto" w:fill="7AA5C1" w:themeFill="text1" w:themeFillTint="7F"/>
      </w:tcPr>
    </w:tblStylePr>
    <w:tblStylePr w:type="neCell">
      <w:rPr>
        <w:color w:val="264152" w:themeColor="text1"/>
      </w:rPr>
    </w:tblStylePr>
    <w:tblStylePr w:type="nwCell">
      <w:rPr>
        <w:color w:val="264152" w:themeColor="text1"/>
      </w:r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5BBBB7" w:themeColor="accent3"/>
        <w:left w:val="single" w:sz="8" w:space="0" w:color="5BBBB7" w:themeColor="accent3"/>
        <w:bottom w:val="single" w:sz="8" w:space="0" w:color="5BBBB7" w:themeColor="accent3"/>
        <w:right w:val="single" w:sz="8" w:space="0" w:color="5BBBB7" w:themeColor="accent3"/>
        <w:insideH w:val="single" w:sz="8" w:space="0" w:color="5BBBB7" w:themeColor="accent3"/>
        <w:insideV w:val="single" w:sz="8" w:space="0" w:color="5BBBB7" w:themeColor="accent3"/>
      </w:tblBorders>
    </w:tblPr>
    <w:tcPr>
      <w:shd w:val="clear" w:color="auto" w:fill="D6EEED" w:themeFill="accent3" w:themeFillTint="3F"/>
    </w:tcPr>
    <w:tblStylePr w:type="firstRow">
      <w:rPr>
        <w:b/>
        <w:bCs/>
        <w:color w:val="264152" w:themeColor="text1"/>
      </w:rPr>
      <w:tblPr/>
      <w:tcPr>
        <w:shd w:val="clear" w:color="auto" w:fill="EEF8F7" w:themeFill="accent3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0" w:themeFill="accent3" w:themeFillTint="33"/>
      </w:tcPr>
    </w:tblStylePr>
    <w:tblStylePr w:type="band1Vert">
      <w:tblPr/>
      <w:tcPr>
        <w:shd w:val="clear" w:color="auto" w:fill="ADDDDB" w:themeFill="accent3" w:themeFillTint="7F"/>
      </w:tcPr>
    </w:tblStylePr>
    <w:tblStylePr w:type="band1Horz">
      <w:tblPr/>
      <w:tcPr>
        <w:tcBorders>
          <w:insideH w:val="single" w:sz="6" w:space="0" w:color="5BBBB7" w:themeColor="accent3"/>
          <w:insideV w:val="single" w:sz="6" w:space="0" w:color="5BBBB7" w:themeColor="accent3"/>
        </w:tcBorders>
        <w:shd w:val="clear" w:color="auto" w:fill="ADDD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cPr>
      <w:shd w:val="clear" w:color="auto" w:fill="DDBCBE" w:themeFill="accent6" w:themeFillTint="3F"/>
    </w:tcPr>
    <w:tblStylePr w:type="firstRow">
      <w:rPr>
        <w:b/>
        <w:bCs/>
        <w:color w:val="264152" w:themeColor="text1"/>
      </w:rPr>
      <w:tblPr/>
      <w:tcPr>
        <w:shd w:val="clear" w:color="auto" w:fill="F1E4E5" w:themeFill="accent6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9CA" w:themeFill="accent6" w:themeFillTint="33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tcBorders>
          <w:insideH w:val="single" w:sz="6" w:space="0" w:color="452325" w:themeColor="accent6"/>
          <w:insideV w:val="single" w:sz="6" w:space="0" w:color="452325" w:themeColor="accent6"/>
        </w:tcBorders>
        <w:shd w:val="clear" w:color="auto" w:fill="BB787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Pr>
      <w:color w:val="1C303D" w:themeColor="text1" w:themeShade="BF"/>
    </w:rPr>
    <w:tblPr>
      <w:tblStyleRowBandSize w:val="1"/>
      <w:tblStyleColBandSize w:val="1"/>
      <w:tblBorders>
        <w:top w:val="single" w:sz="8" w:space="0" w:color="264152" w:themeColor="text1"/>
        <w:bottom w:val="single" w:sz="8" w:space="0" w:color="264152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</w:style>
  <w:style w:type="table" w:styleId="ColorfulGrid-Accent6">
    <w:name w:val="Colorful Grid Accent 6"/>
    <w:basedOn w:val="TableNormal"/>
    <w:uiPriority w:val="73"/>
    <w:rPr>
      <w:color w:val="26415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C9CA" w:themeFill="accent6" w:themeFillTint="33"/>
    </w:tcPr>
    <w:tblStylePr w:type="firstRow">
      <w:rPr>
        <w:b/>
        <w:bCs/>
      </w:rPr>
      <w:tblPr/>
      <w:tcPr>
        <w:shd w:val="clear" w:color="auto" w:fill="C89396" w:themeFill="accent6" w:themeFillTint="66"/>
      </w:tcPr>
    </w:tblStylePr>
    <w:tblStylePr w:type="lastRow">
      <w:rPr>
        <w:b/>
        <w:bCs/>
        <w:color w:val="264152" w:themeColor="text1"/>
      </w:rPr>
      <w:tblPr/>
      <w:tcPr>
        <w:shd w:val="clear" w:color="auto" w:fill="C8939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shd w:val="clear" w:color="auto" w:fill="BB787C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FD8C64" w:themeColor="accent2" w:themeTint="BF"/>
        <w:left w:val="single" w:sz="8" w:space="0" w:color="FD8C64" w:themeColor="accent2" w:themeTint="BF"/>
        <w:bottom w:val="single" w:sz="8" w:space="0" w:color="FD8C64" w:themeColor="accent2" w:themeTint="BF"/>
        <w:right w:val="single" w:sz="8" w:space="0" w:color="FD8C64" w:themeColor="accent2" w:themeTint="BF"/>
        <w:insideH w:val="single" w:sz="8" w:space="0" w:color="FD8C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  <w:shd w:val="clear" w:color="auto" w:fill="FD66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8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8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5232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1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</w:tcPr>
    </w:tblStylePr>
    <w:tblStylePr w:type="band1Vert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  <w:shd w:val="clear" w:color="auto" w:fill="DDBCBE" w:themeFill="accent6" w:themeFillTint="3F"/>
      </w:tcPr>
    </w:tblStylePr>
    <w:tblStylePr w:type="band1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  <w:shd w:val="clear" w:color="auto" w:fill="DDBCBE" w:themeFill="accent6" w:themeFillTint="3F"/>
      </w:tcPr>
    </w:tblStylePr>
    <w:tblStylePr w:type="band2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numbering" w:customStyle="1" w:styleId="Level">
    <w:name w:val="Level"/>
    <w:uiPriority w:val="99"/>
    <w:pPr>
      <w:numPr>
        <w:numId w:val="6"/>
      </w:numPr>
    </w:pPr>
  </w:style>
  <w:style w:type="numbering" w:customStyle="1" w:styleId="Scheduletext">
    <w:name w:val="Schedule text"/>
    <w:uiPriority w:val="99"/>
    <w:pPr>
      <w:numPr>
        <w:numId w:val="7"/>
      </w:numPr>
    </w:pPr>
  </w:style>
  <w:style w:type="numbering" w:customStyle="1" w:styleId="Appendix">
    <w:name w:val="Appendix"/>
    <w:uiPriority w:val="99"/>
    <w:pPr>
      <w:numPr>
        <w:numId w:val="8"/>
      </w:numPr>
    </w:pPr>
  </w:style>
  <w:style w:type="numbering" w:customStyle="1" w:styleId="Appendixheading">
    <w:name w:val="Appendix heading"/>
    <w:uiPriority w:val="99"/>
    <w:pPr>
      <w:numPr>
        <w:numId w:val="9"/>
      </w:numPr>
    </w:pPr>
  </w:style>
  <w:style w:type="numbering" w:customStyle="1" w:styleId="Scheduleheading">
    <w:name w:val="Schedule heading"/>
    <w:uiPriority w:val="99"/>
    <w:pPr>
      <w:numPr>
        <w:numId w:val="10"/>
      </w:numPr>
    </w:pPr>
  </w:style>
  <w:style w:type="numbering" w:customStyle="1" w:styleId="Bullets">
    <w:name w:val="Bullets"/>
    <w:uiPriority w:val="99"/>
    <w:pPr>
      <w:numPr>
        <w:numId w:val="11"/>
      </w:numPr>
    </w:pPr>
  </w:style>
  <w:style w:type="paragraph" w:customStyle="1" w:styleId="TLTDefinitionListLevel1">
    <w:name w:val="TLT Definition List Level 1"/>
    <w:basedOn w:val="TLTDefinitionList"/>
    <w:pPr>
      <w:numPr>
        <w:ilvl w:val="1"/>
      </w:numPr>
    </w:pPr>
  </w:style>
  <w:style w:type="numbering" w:customStyle="1" w:styleId="Definitions">
    <w:name w:val="Definitions"/>
    <w:uiPriority w:val="99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pPr>
      <w:tabs>
        <w:tab w:val="center" w:pos="4150"/>
        <w:tab w:val="right" w:pos="8307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0"/>
        <w:tab w:val="right" w:pos="8307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styleId="Hyperlink">
    <w:name w:val="Hyperlink"/>
    <w:basedOn w:val="DefaultParagraphFont"/>
    <w:uiPriority w:val="99"/>
    <w:unhideWhenUsed/>
    <w:rPr>
      <w:color w:val="FD6631" w:themeColor="hyperlink"/>
      <w:u w:val="single"/>
    </w:rPr>
  </w:style>
  <w:style w:type="character" w:customStyle="1" w:styleId="TLTBodyTextChar">
    <w:name w:val="TLT Body Text Char"/>
    <w:link w:val="TLTBodyText"/>
    <w:locked/>
    <w:rPr>
      <w:rFonts w:eastAsia="Times New Roman" w:cs="Times New Roman"/>
      <w:szCs w:val="24"/>
      <w:lang w:eastAsia="en-GB"/>
    </w:rPr>
  </w:style>
  <w:style w:type="paragraph" w:customStyle="1" w:styleId="StyleHeading3Arial11ptAutoLeft0cmFirstline0cm">
    <w:name w:val="Style Heading 3 + Arial 11 pt Auto Left:  0 cm First line:  0 cm"/>
    <w:basedOn w:val="Normal"/>
    <w:rsid w:val="00155A21"/>
    <w:pPr>
      <w:numPr>
        <w:numId w:val="19"/>
      </w:numPr>
    </w:pPr>
    <w:rPr>
      <w:rFonts w:eastAsia="Times New Roman" w:cs="Times New Roman"/>
      <w:sz w:val="24"/>
      <w:szCs w:val="24"/>
    </w:rPr>
  </w:style>
  <w:style w:type="character" w:customStyle="1" w:styleId="TLTLevel3Char">
    <w:name w:val="TLT Level 3 Char"/>
    <w:basedOn w:val="DefaultParagraphFont"/>
    <w:link w:val="TLTLevel3"/>
    <w:locked/>
    <w:rsid w:val="00155A21"/>
    <w:rPr>
      <w:rFonts w:eastAsia="Times New Roman" w:cs="Times New Roman"/>
      <w:szCs w:val="24"/>
      <w:lang w:eastAsia="en-GB"/>
    </w:rPr>
  </w:style>
  <w:style w:type="character" w:customStyle="1" w:styleId="TLTLevel2Char">
    <w:name w:val="TLT Level 2 Char"/>
    <w:basedOn w:val="DefaultParagraphFont"/>
    <w:link w:val="TLTLevel2"/>
    <w:locked/>
    <w:rsid w:val="00155A21"/>
    <w:rPr>
      <w:rFonts w:eastAsia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lt.dotx" TargetMode="External"/></Relationships>
</file>

<file path=word/theme/theme1.xml><?xml version="1.0" encoding="utf-8"?>
<a:theme xmlns:a="http://schemas.openxmlformats.org/drawingml/2006/main" name="TLT">
  <a:themeElements>
    <a:clrScheme name="TLT">
      <a:dk1>
        <a:srgbClr val="264152"/>
      </a:dk1>
      <a:lt1>
        <a:sysClr val="window" lastClr="FFFFFF"/>
      </a:lt1>
      <a:dk2>
        <a:srgbClr val="452325"/>
      </a:dk2>
      <a:lt2>
        <a:srgbClr val="EEECE1"/>
      </a:lt2>
      <a:accent1>
        <a:srgbClr val="97233F"/>
      </a:accent1>
      <a:accent2>
        <a:srgbClr val="FD6631"/>
      </a:accent2>
      <a:accent3>
        <a:srgbClr val="5BBBB7"/>
      </a:accent3>
      <a:accent4>
        <a:srgbClr val="007470"/>
      </a:accent4>
      <a:accent5>
        <a:srgbClr val="639ABD"/>
      </a:accent5>
      <a:accent6>
        <a:srgbClr val="452325"/>
      </a:accent6>
      <a:hlink>
        <a:srgbClr val="FD6631"/>
      </a:hlink>
      <a:folHlink>
        <a:srgbClr val="FD663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771F-8E35-4EED-8B83-26B9CB14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tlt</Template>
  <TotalTime>71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 </vt:lpstr>
    </vt:vector>
  </TitlesOfParts>
  <Company>
  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 </dc:title>
  <dc:creator>Simon Goss</dc:creator>
  <dc:description>
  </dc:description>
  <cp:lastModifiedBy>Simon Goss</cp:lastModifiedBy>
  <cp:revision>12</cp:revision>
  <cp:lastPrinted>2017-10-16T07:19:00Z</cp:lastPrinted>
  <dcterms:created xsi:type="dcterms:W3CDTF">2017-06-20T16:20:00Z</dcterms:created>
  <dcterms:modified xsi:type="dcterms:W3CDTF">2017-10-16T07:20:00Z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41750604.1</vt:lpwstr>
  </property>
  <property fmtid="{D5CDD505-2E9C-101B-9397-08002B2CF9AE}" pid="3" name="HotDocsTemplate">
    <vt:bool>true</vt:bool>
  </property>
</Properties>
</file>